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AE4" w:rsidRDefault="002D4311" w:rsidP="007528C3">
      <w:bookmarkStart w:id="0" w:name="_GoBack"/>
      <w:bookmarkEnd w:id="0"/>
      <w:r>
        <w:rPr>
          <w:noProof/>
        </w:rPr>
        <w:drawing>
          <wp:anchor distT="0" distB="0" distL="114300" distR="114300" simplePos="0" relativeHeight="251666432" behindDoc="0" locked="0" layoutInCell="1" allowOverlap="0" wp14:anchorId="257CA9AD" wp14:editId="3A862698">
            <wp:simplePos x="0" y="0"/>
            <wp:positionH relativeFrom="column">
              <wp:posOffset>4953000</wp:posOffset>
            </wp:positionH>
            <wp:positionV relativeFrom="page">
              <wp:posOffset>6197600</wp:posOffset>
            </wp:positionV>
            <wp:extent cx="873760" cy="833755"/>
            <wp:effectExtent l="0" t="0" r="0" b="0"/>
            <wp:wrapThrough wrapText="bothSides">
              <wp:wrapPolygon edited="0">
                <wp:start x="5023" y="1974"/>
                <wp:lineTo x="1256" y="11845"/>
                <wp:lineTo x="1884" y="13819"/>
                <wp:lineTo x="11930" y="17109"/>
                <wp:lineTo x="12558" y="18425"/>
                <wp:lineTo x="15698" y="18425"/>
                <wp:lineTo x="20093" y="8554"/>
                <wp:lineTo x="16953" y="5264"/>
                <wp:lineTo x="8163" y="1974"/>
                <wp:lineTo x="5023" y="1974"/>
              </wp:wrapPolygon>
            </wp:wrapThrough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833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E7CF7" w:rsidRDefault="0080610A" w:rsidP="007528C3">
      <w:pPr>
        <w:pStyle w:val="ContactDetails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35967" wp14:editId="1509A980">
                <wp:simplePos x="0" y="0"/>
                <wp:positionH relativeFrom="column">
                  <wp:posOffset>3753485</wp:posOffset>
                </wp:positionH>
                <wp:positionV relativeFrom="paragraph">
                  <wp:posOffset>342900</wp:posOffset>
                </wp:positionV>
                <wp:extent cx="2028825" cy="409575"/>
                <wp:effectExtent l="0" t="0" r="9525" b="9525"/>
                <wp:wrapNone/>
                <wp:docPr id="7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28825" cy="409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2FBE" w:rsidRPr="0080610A" w:rsidRDefault="006C71E6" w:rsidP="007528C3">
                            <w:pPr>
                              <w:pStyle w:val="Subtitle1"/>
                              <w:rPr>
                                <w:sz w:val="28"/>
                                <w:szCs w:val="28"/>
                              </w:rPr>
                            </w:pPr>
                            <w:r w:rsidRPr="0080610A">
                              <w:rPr>
                                <w:sz w:val="28"/>
                                <w:szCs w:val="28"/>
                              </w:rPr>
                              <w:t>THS Revenue Office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47835967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295.55pt;margin-top:27pt;width:159.75pt;height:3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" filled="f" stroked="f">
                <v:textbox inset="0,0,0,0">
                  <w:txbxContent>
                    <w:p w:rsidR="00442FBE" w:rsidRPr="0080610A" w:rsidRDefault="006C71E6" w:rsidP="007528C3">
                      <w:pPr>
                        <w:pStyle w:val="Subtitle1"/>
                        <w:rPr>
                          <w:sz w:val="28"/>
                          <w:szCs w:val="28"/>
                        </w:rPr>
                      </w:pPr>
                      <w:r w:rsidRPr="0080610A">
                        <w:rPr>
                          <w:sz w:val="28"/>
                          <w:szCs w:val="28"/>
                        </w:rPr>
                        <w:t>THS Revenue Office</w:t>
                      </w:r>
                    </w:p>
                  </w:txbxContent>
                </v:textbox>
              </v:shape>
            </w:pict>
          </mc:Fallback>
        </mc:AlternateContent>
      </w:r>
      <w:r w:rsidR="00AB32C3">
        <w:rPr>
          <w:noProof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2EB84840" wp14:editId="6EB8944B">
                <wp:simplePos x="0" y="0"/>
                <wp:positionH relativeFrom="column">
                  <wp:posOffset>217805</wp:posOffset>
                </wp:positionH>
                <wp:positionV relativeFrom="paragraph">
                  <wp:posOffset>472440</wp:posOffset>
                </wp:positionV>
                <wp:extent cx="2880360" cy="4724400"/>
                <wp:effectExtent l="0" t="0" r="0" b="0"/>
                <wp:wrapNone/>
                <wp:docPr id="6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0360" cy="4724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41E42" w:rsidRPr="0080610A" w:rsidRDefault="00442FBE" w:rsidP="00141E42">
                            <w:pPr>
                              <w:pStyle w:val="ContactDetails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0610A">
                              <w:rPr>
                                <w:b/>
                                <w:sz w:val="24"/>
                                <w:szCs w:val="24"/>
                              </w:rPr>
                              <w:t xml:space="preserve">Contact Details: </w:t>
                            </w:r>
                          </w:p>
                          <w:p w:rsidR="006C71E6" w:rsidRPr="0080610A" w:rsidRDefault="006C71E6" w:rsidP="00EF672E">
                            <w:pPr>
                              <w:pStyle w:val="ContactDetails"/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North West Regional Hospital</w:t>
                            </w:r>
                          </w:p>
                          <w:p w:rsidR="007528C3" w:rsidRPr="0080610A" w:rsidRDefault="007528C3" w:rsidP="00EF672E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Brickport</w:t>
                            </w:r>
                            <w:proofErr w:type="spellEnd"/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Rd, Burnie, TAS 7320</w:t>
                            </w:r>
                          </w:p>
                          <w:p w:rsidR="006C71E6" w:rsidRPr="0080610A" w:rsidRDefault="006C71E6" w:rsidP="00141E42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Revenue Office: (03) 6477 7787</w:t>
                            </w:r>
                          </w:p>
                          <w:p w:rsidR="00877F8C" w:rsidRPr="0080610A" w:rsidRDefault="00877F8C" w:rsidP="00141E42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Cashier Location: L4 Parkside</w:t>
                            </w:r>
                            <w:r w:rsidR="00EF672E"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,</w:t>
                            </w: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1 </w:t>
                            </w:r>
                            <w:proofErr w:type="spellStart"/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Brickwell</w:t>
                            </w:r>
                            <w:proofErr w:type="spellEnd"/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Street, Burnie 7320</w:t>
                            </w:r>
                          </w:p>
                          <w:p w:rsidR="00877F8C" w:rsidRPr="0080610A" w:rsidRDefault="00877F8C" w:rsidP="00877F8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442FBE" w:rsidRPr="0080610A" w:rsidRDefault="006C71E6" w:rsidP="00141E42">
                            <w:pPr>
                              <w:pStyle w:val="ContactDetails"/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Mersey Community Hospital</w:t>
                            </w:r>
                          </w:p>
                          <w:p w:rsidR="007528C3" w:rsidRPr="0080610A" w:rsidRDefault="007528C3" w:rsidP="00141E42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Bass Highway, Latrobe TAS 7307</w:t>
                            </w:r>
                          </w:p>
                          <w:p w:rsidR="006C71E6" w:rsidRPr="0080610A" w:rsidRDefault="006C71E6" w:rsidP="00141E42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Revenue Office: (03) 64785258</w:t>
                            </w:r>
                          </w:p>
                          <w:p w:rsidR="00877F8C" w:rsidRPr="0080610A" w:rsidRDefault="00877F8C" w:rsidP="00141E42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Cashier Location: Ground Floor</w:t>
                            </w:r>
                            <w:r w:rsidR="00EF672E"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,</w:t>
                            </w: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Mersey Community Hospital</w:t>
                            </w:r>
                          </w:p>
                          <w:p w:rsidR="00141E42" w:rsidRPr="0080610A" w:rsidRDefault="00141E42" w:rsidP="007528C3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:rsidR="00877F8C" w:rsidRPr="0080610A" w:rsidRDefault="00877F8C" w:rsidP="007528C3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:rsidR="00141E42" w:rsidRPr="0080610A" w:rsidRDefault="00141E42" w:rsidP="00141E42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Launceston General Hospital</w:t>
                            </w:r>
                          </w:p>
                          <w:p w:rsidR="00141E42" w:rsidRPr="0080610A" w:rsidRDefault="00141E42" w:rsidP="00141E42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Charles Street, Launceston TAS 7250</w:t>
                            </w:r>
                          </w:p>
                          <w:p w:rsidR="00141E42" w:rsidRPr="0080610A" w:rsidRDefault="00141E42" w:rsidP="00EF672E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Revenue Office: (03) 6777 6027</w:t>
                            </w:r>
                          </w:p>
                          <w:p w:rsidR="00141E42" w:rsidRPr="0080610A" w:rsidRDefault="00877F8C" w:rsidP="00EF672E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Cashier Location: L3</w:t>
                            </w:r>
                            <w:r w:rsidR="00EF672E"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,</w:t>
                            </w: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 Launceston </w:t>
                            </w:r>
                          </w:p>
                          <w:p w:rsidR="00877F8C" w:rsidRPr="0080610A" w:rsidRDefault="00877F8C" w:rsidP="00EF672E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General Hospital</w:t>
                            </w:r>
                          </w:p>
                          <w:p w:rsidR="00877F8C" w:rsidRPr="0080610A" w:rsidRDefault="00877F8C" w:rsidP="00877F8C">
                            <w:pPr>
                              <w:spacing w:after="0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:rsidR="00877F8C" w:rsidRPr="0080610A" w:rsidRDefault="00877F8C" w:rsidP="00877F8C">
                            <w:pPr>
                              <w:spacing w:after="0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  <w:p w:rsidR="00141E42" w:rsidRPr="0080610A" w:rsidRDefault="00141E42" w:rsidP="00EF672E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b/>
                                <w:color w:val="FFFFFF" w:themeColor="background1"/>
                                <w:sz w:val="20"/>
                                <w:szCs w:val="20"/>
                              </w:rPr>
                              <w:t>Royal Hobart Hospital</w:t>
                            </w:r>
                          </w:p>
                          <w:p w:rsidR="00141E42" w:rsidRPr="0080610A" w:rsidRDefault="00141E42" w:rsidP="00EF672E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Liverpool Street, Hobart TAS 7000</w:t>
                            </w:r>
                          </w:p>
                          <w:p w:rsidR="00141E42" w:rsidRPr="0080610A" w:rsidRDefault="00141E42" w:rsidP="00EF672E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Revenue Office: (03) 6166 8252</w:t>
                            </w:r>
                          </w:p>
                          <w:p w:rsidR="00141E42" w:rsidRPr="0080610A" w:rsidRDefault="00877F8C" w:rsidP="00EF672E">
                            <w:pPr>
                              <w:spacing w:after="0" w:line="240" w:lineRule="auto"/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 w:rsidRPr="0080610A">
                              <w:rPr>
                                <w:color w:val="FFFFFF" w:themeColor="background1"/>
                                <w:sz w:val="20"/>
                                <w:szCs w:val="20"/>
                              </w:rPr>
                              <w:t>Cashier Location: L1 Wellington Centre, Argyle Street Hobart 7000</w:t>
                            </w:r>
                          </w:p>
                          <w:p w:rsidR="00442FBE" w:rsidRDefault="00442FBE" w:rsidP="007528C3">
                            <w:pPr>
                              <w:pStyle w:val="ContactDetails"/>
                            </w:pPr>
                          </w:p>
                          <w:p w:rsidR="00442FBE" w:rsidRDefault="00442FBE" w:rsidP="007528C3">
                            <w:pPr>
                              <w:pStyle w:val="ContactDetails"/>
                            </w:pPr>
                          </w:p>
                          <w:p w:rsidR="00442FBE" w:rsidRDefault="00442FBE" w:rsidP="007528C3">
                            <w:pPr>
                              <w:pStyle w:val="ContactDetails"/>
                            </w:pPr>
                          </w:p>
                          <w:p w:rsidR="00442FBE" w:rsidRDefault="00442FBE" w:rsidP="007528C3">
                            <w:pPr>
                              <w:pStyle w:val="ContactDetails"/>
                            </w:pPr>
                          </w:p>
                          <w:p w:rsidR="00442FBE" w:rsidRPr="005B2083" w:rsidRDefault="00442FBE" w:rsidP="007528C3">
                            <w:pPr>
                              <w:pStyle w:val="ContactDetail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2EB84840" id="Text Box 13" o:spid="_x0000_s1027" type="#_x0000_t202" style="position:absolute;margin-left:17.15pt;margin-top:37.2pt;width:226.8pt;height:372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" filled="f" stroked="f">
                <v:textbox>
                  <w:txbxContent>
                    <w:p w:rsidR="00141E42" w:rsidRPr="0080610A" w:rsidRDefault="00442FBE" w:rsidP="00141E42">
                      <w:pPr>
                        <w:pStyle w:val="ContactDetails"/>
                        <w:rPr>
                          <w:b/>
                          <w:sz w:val="24"/>
                          <w:szCs w:val="24"/>
                        </w:rPr>
                      </w:pPr>
                      <w:r w:rsidRPr="0080610A">
                        <w:rPr>
                          <w:b/>
                          <w:sz w:val="24"/>
                          <w:szCs w:val="24"/>
                        </w:rPr>
                        <w:t xml:space="preserve">Contact Details: </w:t>
                      </w:r>
                    </w:p>
                    <w:p w:rsidR="006C71E6" w:rsidRPr="0080610A" w:rsidRDefault="006C71E6" w:rsidP="00EF672E">
                      <w:pPr>
                        <w:pStyle w:val="ContactDetails"/>
                        <w:spacing w:after="0" w:line="240" w:lineRule="auto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North West Regional Hospital</w:t>
                      </w:r>
                    </w:p>
                    <w:p w:rsidR="007528C3" w:rsidRPr="0080610A" w:rsidRDefault="007528C3" w:rsidP="00EF672E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proofErr w:type="spellStart"/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Brickport</w:t>
                      </w:r>
                      <w:proofErr w:type="spellEnd"/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 Rd, Burnie, TAS 7320</w:t>
                      </w:r>
                    </w:p>
                    <w:p w:rsidR="006C71E6" w:rsidRPr="0080610A" w:rsidRDefault="006C71E6" w:rsidP="00141E42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Revenue Office: (03) 6477 7787</w:t>
                      </w:r>
                    </w:p>
                    <w:p w:rsidR="00877F8C" w:rsidRPr="0080610A" w:rsidRDefault="00877F8C" w:rsidP="00141E42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Cashier Location: L4 Parkside</w:t>
                      </w:r>
                      <w:r w:rsidR="00EF672E"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,</w:t>
                      </w: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 1 </w:t>
                      </w:r>
                      <w:proofErr w:type="spellStart"/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Brickwell</w:t>
                      </w:r>
                      <w:proofErr w:type="spellEnd"/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 Street, Burnie 7320</w:t>
                      </w:r>
                    </w:p>
                    <w:p w:rsidR="00877F8C" w:rsidRPr="0080610A" w:rsidRDefault="00877F8C" w:rsidP="00877F8C">
                      <w:pPr>
                        <w:rPr>
                          <w:sz w:val="20"/>
                          <w:szCs w:val="20"/>
                        </w:rPr>
                      </w:pPr>
                    </w:p>
                    <w:p w:rsidR="00442FBE" w:rsidRPr="0080610A" w:rsidRDefault="006C71E6" w:rsidP="00141E42">
                      <w:pPr>
                        <w:pStyle w:val="ContactDetails"/>
                        <w:spacing w:after="0" w:line="240" w:lineRule="auto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Mersey Community Hospital</w:t>
                      </w:r>
                    </w:p>
                    <w:p w:rsidR="007528C3" w:rsidRPr="0080610A" w:rsidRDefault="007528C3" w:rsidP="00141E42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Bass Highway, Latrobe TAS 7307</w:t>
                      </w:r>
                    </w:p>
                    <w:p w:rsidR="006C71E6" w:rsidRPr="0080610A" w:rsidRDefault="006C71E6" w:rsidP="00141E42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Revenue Office: (03) 64785258</w:t>
                      </w:r>
                    </w:p>
                    <w:p w:rsidR="00877F8C" w:rsidRPr="0080610A" w:rsidRDefault="00877F8C" w:rsidP="00141E42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Cashier Location: Ground Floor</w:t>
                      </w:r>
                      <w:r w:rsidR="00EF672E"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,</w:t>
                      </w: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 Mersey Community Hospital</w:t>
                      </w:r>
                    </w:p>
                    <w:p w:rsidR="00141E42" w:rsidRPr="0080610A" w:rsidRDefault="00141E42" w:rsidP="007528C3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:rsidR="00877F8C" w:rsidRPr="0080610A" w:rsidRDefault="00877F8C" w:rsidP="007528C3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:rsidR="00141E42" w:rsidRPr="0080610A" w:rsidRDefault="00141E42" w:rsidP="00141E42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Launceston General Hospital</w:t>
                      </w:r>
                    </w:p>
                    <w:p w:rsidR="00141E42" w:rsidRPr="0080610A" w:rsidRDefault="00141E42" w:rsidP="00141E42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Charles Street, Launceston TAS 7250</w:t>
                      </w:r>
                    </w:p>
                    <w:p w:rsidR="00141E42" w:rsidRPr="0080610A" w:rsidRDefault="00141E42" w:rsidP="00EF672E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Revenue Office: (03) 6777 6027</w:t>
                      </w:r>
                    </w:p>
                    <w:p w:rsidR="00141E42" w:rsidRPr="0080610A" w:rsidRDefault="00877F8C" w:rsidP="00EF672E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Cashier Location: L3</w:t>
                      </w:r>
                      <w:r w:rsidR="00EF672E"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,</w:t>
                      </w: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 xml:space="preserve"> Launceston </w:t>
                      </w:r>
                    </w:p>
                    <w:p w:rsidR="00877F8C" w:rsidRPr="0080610A" w:rsidRDefault="00877F8C" w:rsidP="00EF672E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General Hospital</w:t>
                      </w:r>
                    </w:p>
                    <w:p w:rsidR="00877F8C" w:rsidRPr="0080610A" w:rsidRDefault="00877F8C" w:rsidP="00877F8C">
                      <w:pPr>
                        <w:spacing w:after="0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:rsidR="00877F8C" w:rsidRPr="0080610A" w:rsidRDefault="00877F8C" w:rsidP="00877F8C">
                      <w:pPr>
                        <w:spacing w:after="0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  <w:p w:rsidR="00141E42" w:rsidRPr="0080610A" w:rsidRDefault="00141E42" w:rsidP="00EF672E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b/>
                          <w:color w:val="FFFFFF" w:themeColor="background1"/>
                          <w:sz w:val="20"/>
                          <w:szCs w:val="20"/>
                        </w:rPr>
                        <w:t>Royal Hobart Hospital</w:t>
                      </w:r>
                    </w:p>
                    <w:p w:rsidR="00141E42" w:rsidRPr="0080610A" w:rsidRDefault="00141E42" w:rsidP="00EF672E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Liverpool Street, Hobart TAS 7000</w:t>
                      </w:r>
                    </w:p>
                    <w:p w:rsidR="00141E42" w:rsidRPr="0080610A" w:rsidRDefault="00141E42" w:rsidP="00EF672E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Revenue Office: (03) 6166 8252</w:t>
                      </w:r>
                    </w:p>
                    <w:p w:rsidR="00141E42" w:rsidRPr="0080610A" w:rsidRDefault="00877F8C" w:rsidP="00EF672E">
                      <w:pPr>
                        <w:spacing w:after="0" w:line="240" w:lineRule="auto"/>
                        <w:rPr>
                          <w:color w:val="FFFFFF" w:themeColor="background1"/>
                          <w:sz w:val="20"/>
                          <w:szCs w:val="20"/>
                        </w:rPr>
                      </w:pPr>
                      <w:r w:rsidRPr="0080610A">
                        <w:rPr>
                          <w:color w:val="FFFFFF" w:themeColor="background1"/>
                          <w:sz w:val="20"/>
                          <w:szCs w:val="20"/>
                        </w:rPr>
                        <w:t>Cashier Location: L1 Wellington Centre, Argyle Street Hobart 7000</w:t>
                      </w:r>
                    </w:p>
                    <w:p w:rsidR="00442FBE" w:rsidRDefault="00442FBE" w:rsidP="007528C3">
                      <w:pPr>
                        <w:pStyle w:val="ContactDetails"/>
                      </w:pPr>
                    </w:p>
                    <w:p w:rsidR="00442FBE" w:rsidRDefault="00442FBE" w:rsidP="007528C3">
                      <w:pPr>
                        <w:pStyle w:val="ContactDetails"/>
                      </w:pPr>
                    </w:p>
                    <w:p w:rsidR="00442FBE" w:rsidRDefault="00442FBE" w:rsidP="007528C3">
                      <w:pPr>
                        <w:pStyle w:val="ContactDetails"/>
                      </w:pPr>
                    </w:p>
                    <w:p w:rsidR="00442FBE" w:rsidRDefault="00442FBE" w:rsidP="007528C3">
                      <w:pPr>
                        <w:pStyle w:val="ContactDetails"/>
                      </w:pPr>
                    </w:p>
                    <w:p w:rsidR="00442FBE" w:rsidRPr="005B2083" w:rsidRDefault="00442FBE" w:rsidP="007528C3">
                      <w:pPr>
                        <w:pStyle w:val="ContactDetails"/>
                      </w:pPr>
                    </w:p>
                  </w:txbxContent>
                </v:textbox>
              </v:shape>
            </w:pict>
          </mc:Fallback>
        </mc:AlternateContent>
      </w:r>
      <w:r w:rsidR="00827A21"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A1DE14E" wp14:editId="27594215">
                <wp:simplePos x="0" y="0"/>
                <wp:positionH relativeFrom="column">
                  <wp:posOffset>3658235</wp:posOffset>
                </wp:positionH>
                <wp:positionV relativeFrom="paragraph">
                  <wp:posOffset>1647825</wp:posOffset>
                </wp:positionV>
                <wp:extent cx="3108325" cy="2933700"/>
                <wp:effectExtent l="0" t="0" r="15875" b="0"/>
                <wp:wrapNone/>
                <wp:docPr id="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8325" cy="293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2FBE" w:rsidRDefault="006C71E6" w:rsidP="007528C3">
                            <w:pPr>
                              <w:pStyle w:val="Title"/>
                            </w:pPr>
                            <w:r>
                              <w:t>A Guide to Patient Charges</w:t>
                            </w:r>
                          </w:p>
                          <w:p w:rsidR="00DF07E9" w:rsidRPr="00DF07E9" w:rsidRDefault="00DF07E9" w:rsidP="007528C3">
                            <w:pPr>
                              <w:pStyle w:val="Title"/>
                              <w:rPr>
                                <w:sz w:val="44"/>
                                <w:szCs w:val="44"/>
                              </w:rPr>
                            </w:pPr>
                            <w:r w:rsidRPr="00DF07E9">
                              <w:rPr>
                                <w:sz w:val="44"/>
                                <w:szCs w:val="44"/>
                              </w:rPr>
                              <w:t>Obstetric and Gynaecological Care</w:t>
                            </w:r>
                          </w:p>
                          <w:p w:rsidR="005B7ADA" w:rsidRDefault="005B7ADA" w:rsidP="007528C3">
                            <w:pPr>
                              <w:pStyle w:val="Subtitle1"/>
                            </w:pPr>
                          </w:p>
                          <w:p w:rsidR="00442FBE" w:rsidRDefault="00827A21" w:rsidP="007528C3">
                            <w:pPr>
                              <w:pStyle w:val="Subtitle1"/>
                            </w:pPr>
                            <w:r>
                              <w:t>Medicare Inelig</w:t>
                            </w:r>
                            <w:r w:rsidR="00E53655">
                              <w:t>ib</w:t>
                            </w:r>
                            <w:r>
                              <w:t>le Patient</w:t>
                            </w:r>
                          </w:p>
                          <w:p w:rsidR="00827A21" w:rsidRPr="005B2083" w:rsidRDefault="00827A21" w:rsidP="007528C3">
                            <w:pPr>
                              <w:pStyle w:val="Subtitle1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A1DE14E" id="Text Box 14" o:spid="_x0000_s1028" type="#_x0000_t202" style="position:absolute;margin-left:288.05pt;margin-top:129.75pt;width:244.75pt;height:23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" filled="f" stroked="f">
                <v:textbox inset="0,0,0,0">
                  <w:txbxContent>
                    <w:p w:rsidR="00442FBE" w:rsidRDefault="006C71E6" w:rsidP="007528C3">
                      <w:pPr>
                        <w:pStyle w:val="Title"/>
                      </w:pPr>
                      <w:r>
                        <w:t>A Guide to Patient Charges</w:t>
                      </w:r>
                    </w:p>
                    <w:p w:rsidR="00DF07E9" w:rsidRPr="00DF07E9" w:rsidRDefault="00DF07E9" w:rsidP="007528C3">
                      <w:pPr>
                        <w:pStyle w:val="Title"/>
                        <w:rPr>
                          <w:sz w:val="44"/>
                          <w:szCs w:val="44"/>
                        </w:rPr>
                      </w:pPr>
                      <w:r w:rsidRPr="00DF07E9">
                        <w:rPr>
                          <w:sz w:val="44"/>
                          <w:szCs w:val="44"/>
                        </w:rPr>
                        <w:t>Obstetric and Gynaecological Care</w:t>
                      </w:r>
                    </w:p>
                    <w:p w:rsidR="005B7ADA" w:rsidRDefault="005B7ADA" w:rsidP="007528C3">
                      <w:pPr>
                        <w:pStyle w:val="Subtitle1"/>
                      </w:pPr>
                    </w:p>
                    <w:p w:rsidR="00442FBE" w:rsidRDefault="00827A21" w:rsidP="007528C3">
                      <w:pPr>
                        <w:pStyle w:val="Subtitle1"/>
                      </w:pPr>
                      <w:r>
                        <w:t>Medicare Inelig</w:t>
                      </w:r>
                      <w:r w:rsidR="00E53655">
                        <w:t>ib</w:t>
                      </w:r>
                      <w:r>
                        <w:t>le Patient</w:t>
                      </w:r>
                    </w:p>
                    <w:p w:rsidR="00827A21" w:rsidRPr="005B2083" w:rsidRDefault="00827A21" w:rsidP="007528C3">
                      <w:pPr>
                        <w:pStyle w:val="Subtitle1"/>
                      </w:pPr>
                    </w:p>
                  </w:txbxContent>
                </v:textbox>
              </v:shape>
            </w:pict>
          </mc:Fallback>
        </mc:AlternateContent>
      </w:r>
      <w:r w:rsidR="002774B1">
        <w:rPr>
          <w:noProof/>
        </w:rPr>
        <w:drawing>
          <wp:anchor distT="0" distB="0" distL="114300" distR="114300" simplePos="0" relativeHeight="251651071" behindDoc="1" locked="0" layoutInCell="1" allowOverlap="1" wp14:anchorId="2648E3D1" wp14:editId="555887A4">
            <wp:simplePos x="0" y="0"/>
            <wp:positionH relativeFrom="page">
              <wp:align>center</wp:align>
            </wp:positionH>
            <wp:positionV relativeFrom="page">
              <wp:posOffset>0</wp:posOffset>
            </wp:positionV>
            <wp:extent cx="10679458" cy="7552055"/>
            <wp:effectExtent l="0" t="0" r="0" b="0"/>
            <wp:wrapNone/>
            <wp:docPr id="48" name="Picture 4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H 500GB:CH DHHS WIP:1900 THO NW DL with See Through Box for Custom Image Fleur King:THO NW 6pp DL See Through for Image.png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79458" cy="755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0035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5879B1" wp14:editId="1D415059">
                <wp:simplePos x="0" y="0"/>
                <wp:positionH relativeFrom="column">
                  <wp:posOffset>215900</wp:posOffset>
                </wp:positionH>
                <wp:positionV relativeFrom="paragraph">
                  <wp:posOffset>5725160</wp:posOffset>
                </wp:positionV>
                <wp:extent cx="2813685" cy="439420"/>
                <wp:effectExtent l="0" t="0" r="0" b="0"/>
                <wp:wrapNone/>
                <wp:docPr id="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439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42FBE" w:rsidRPr="007528C3" w:rsidRDefault="006C71E6" w:rsidP="007528C3">
                            <w:pPr>
                              <w:pStyle w:val="ContactDetails"/>
                              <w:rPr>
                                <w:sz w:val="22"/>
                                <w:szCs w:val="22"/>
                              </w:rPr>
                            </w:pPr>
                            <w:r w:rsidRPr="007528C3">
                              <w:rPr>
                                <w:sz w:val="22"/>
                                <w:szCs w:val="22"/>
                              </w:rPr>
                              <w:t>Consumer Approved</w:t>
                            </w:r>
                            <w:r w:rsidR="005336F2">
                              <w:rPr>
                                <w:sz w:val="22"/>
                                <w:szCs w:val="22"/>
                              </w:rPr>
                              <w:t>: April 2019</w:t>
                            </w:r>
                          </w:p>
                          <w:p w:rsidR="00442FBE" w:rsidRDefault="00442FBE" w:rsidP="007528C3">
                            <w:pPr>
                              <w:pStyle w:val="ContactDetails"/>
                            </w:pPr>
                          </w:p>
                          <w:p w:rsidR="00442FBE" w:rsidRDefault="00442FBE" w:rsidP="007528C3">
                            <w:pPr>
                              <w:pStyle w:val="ContactDetails"/>
                            </w:pPr>
                          </w:p>
                          <w:p w:rsidR="00442FBE" w:rsidRDefault="00442FBE" w:rsidP="007528C3">
                            <w:pPr>
                              <w:pStyle w:val="ContactDetails"/>
                            </w:pPr>
                            <w:r>
                              <w:t xml:space="preserve">  </w:t>
                            </w:r>
                          </w:p>
                          <w:p w:rsidR="00442FBE" w:rsidRDefault="00442FBE" w:rsidP="007528C3">
                            <w:pPr>
                              <w:pStyle w:val="ContactDetails"/>
                            </w:pPr>
                          </w:p>
                          <w:p w:rsidR="00442FBE" w:rsidRDefault="00442FBE" w:rsidP="007528C3">
                            <w:pPr>
                              <w:pStyle w:val="ContactDetails"/>
                            </w:pPr>
                          </w:p>
                          <w:p w:rsidR="00442FBE" w:rsidRDefault="00442FBE" w:rsidP="007528C3">
                            <w:pPr>
                              <w:pStyle w:val="ContactDetails"/>
                            </w:pPr>
                          </w:p>
                          <w:p w:rsidR="00442FBE" w:rsidRPr="005B2083" w:rsidRDefault="00442FBE" w:rsidP="007528C3">
                            <w:pPr>
                              <w:pStyle w:val="ContactDetails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05879B1" id="Text Box 45" o:spid="_x0000_s1029" type="#_x0000_t202" style="position:absolute;margin-left:17pt;margin-top:450.8pt;width:221.55pt;height:34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" filled="f" stroked="f">
                <v:textbox>
                  <w:txbxContent>
                    <w:p w:rsidR="00442FBE" w:rsidRPr="007528C3" w:rsidRDefault="006C71E6" w:rsidP="007528C3">
                      <w:pPr>
                        <w:pStyle w:val="ContactDetails"/>
                        <w:rPr>
                          <w:sz w:val="22"/>
                          <w:szCs w:val="22"/>
                        </w:rPr>
                      </w:pPr>
                      <w:r w:rsidRPr="007528C3">
                        <w:rPr>
                          <w:sz w:val="22"/>
                          <w:szCs w:val="22"/>
                        </w:rPr>
                        <w:t>Consumer Approved</w:t>
                      </w:r>
                      <w:r w:rsidR="005336F2">
                        <w:rPr>
                          <w:sz w:val="22"/>
                          <w:szCs w:val="22"/>
                        </w:rPr>
                        <w:t>: April 2019</w:t>
                      </w:r>
                    </w:p>
                    <w:p w:rsidR="00442FBE" w:rsidRDefault="00442FBE" w:rsidP="007528C3">
                      <w:pPr>
                        <w:pStyle w:val="ContactDetails"/>
                      </w:pPr>
                    </w:p>
                    <w:p w:rsidR="00442FBE" w:rsidRDefault="00442FBE" w:rsidP="007528C3">
                      <w:pPr>
                        <w:pStyle w:val="ContactDetails"/>
                      </w:pPr>
                    </w:p>
                    <w:p w:rsidR="00442FBE" w:rsidRDefault="00442FBE" w:rsidP="007528C3">
                      <w:pPr>
                        <w:pStyle w:val="ContactDetails"/>
                      </w:pPr>
                      <w:r>
                        <w:t xml:space="preserve">  </w:t>
                      </w:r>
                    </w:p>
                    <w:p w:rsidR="00442FBE" w:rsidRDefault="00442FBE" w:rsidP="007528C3">
                      <w:pPr>
                        <w:pStyle w:val="ContactDetails"/>
                      </w:pPr>
                    </w:p>
                    <w:p w:rsidR="00442FBE" w:rsidRDefault="00442FBE" w:rsidP="007528C3">
                      <w:pPr>
                        <w:pStyle w:val="ContactDetails"/>
                      </w:pPr>
                    </w:p>
                    <w:p w:rsidR="00442FBE" w:rsidRDefault="00442FBE" w:rsidP="007528C3">
                      <w:pPr>
                        <w:pStyle w:val="ContactDetails"/>
                      </w:pPr>
                    </w:p>
                    <w:p w:rsidR="00442FBE" w:rsidRPr="005B2083" w:rsidRDefault="00442FBE" w:rsidP="007528C3">
                      <w:pPr>
                        <w:pStyle w:val="ContactDetails"/>
                      </w:pPr>
                    </w:p>
                  </w:txbxContent>
                </v:textbox>
              </v:shape>
            </w:pict>
          </mc:Fallback>
        </mc:AlternateContent>
      </w:r>
      <w:r w:rsidR="00FD0035">
        <w:rPr>
          <w:noProof/>
        </w:rPr>
        <w:drawing>
          <wp:anchor distT="0" distB="0" distL="114300" distR="114300" simplePos="0" relativeHeight="251661312" behindDoc="0" locked="0" layoutInCell="1" allowOverlap="1" wp14:anchorId="6DB42006" wp14:editId="323D8123">
            <wp:simplePos x="0" y="0"/>
            <wp:positionH relativeFrom="column">
              <wp:posOffset>4000500</wp:posOffset>
            </wp:positionH>
            <wp:positionV relativeFrom="page">
              <wp:posOffset>6248400</wp:posOffset>
            </wp:positionV>
            <wp:extent cx="807085" cy="793115"/>
            <wp:effectExtent l="0" t="0" r="0" b="0"/>
            <wp:wrapSquare wrapText="bothSides"/>
            <wp:docPr id="44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08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D0035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C8FF866" wp14:editId="3A395558">
                <wp:simplePos x="0" y="0"/>
                <wp:positionH relativeFrom="column">
                  <wp:posOffset>0</wp:posOffset>
                </wp:positionH>
                <wp:positionV relativeFrom="paragraph">
                  <wp:posOffset>-176530</wp:posOffset>
                </wp:positionV>
                <wp:extent cx="3528060" cy="7560310"/>
                <wp:effectExtent l="0" t="1270" r="2540" b="0"/>
                <wp:wrapSquare wrapText="bothSides"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8060" cy="7560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238EA" w:rsidRPr="007528C3" w:rsidRDefault="007528C3" w:rsidP="007528C3">
                            <w:pPr>
                              <w:rPr>
                                <w:b/>
                              </w:rPr>
                            </w:pPr>
                            <w:r w:rsidRPr="007528C3">
                              <w:rPr>
                                <w:b/>
                              </w:rPr>
                              <w:t>How Do I Pay My Account?</w:t>
                            </w:r>
                          </w:p>
                          <w:p w:rsidR="007528C3" w:rsidRDefault="007528C3" w:rsidP="007528C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528C3">
                              <w:rPr>
                                <w:sz w:val="22"/>
                                <w:szCs w:val="22"/>
                              </w:rPr>
                              <w:t xml:space="preserve">There are a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number of ways you can pay your account for </w:t>
                            </w:r>
                            <w:r w:rsidR="00E6024E">
                              <w:rPr>
                                <w:sz w:val="22"/>
                                <w:szCs w:val="22"/>
                              </w:rPr>
                              <w:t>your hospital care:</w:t>
                            </w:r>
                          </w:p>
                          <w:p w:rsidR="007528C3" w:rsidRDefault="007528C3" w:rsidP="007528C3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sz w:val="22"/>
                                <w:szCs w:val="22"/>
                              </w:rPr>
                            </w:pPr>
                            <w:r w:rsidRPr="0080610A">
                              <w:rPr>
                                <w:sz w:val="22"/>
                                <w:szCs w:val="22"/>
                              </w:rPr>
                              <w:t>Over the phone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by credit card </w:t>
                            </w:r>
                            <w:r w:rsidR="00E6024E">
                              <w:rPr>
                                <w:sz w:val="22"/>
                                <w:szCs w:val="22"/>
                              </w:rPr>
                              <w:t xml:space="preserve">to the hospital’s revenue office 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>(phone numbers on the back of this brochure)</w:t>
                            </w:r>
                            <w:r w:rsidR="0080610A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7528C3" w:rsidRDefault="007528C3" w:rsidP="007528C3">
                            <w:pPr>
                              <w:pStyle w:val="ListParagraph"/>
                              <w:spacing w:after="0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2662E5" w:rsidRDefault="007528C3" w:rsidP="002662E5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Complete a credit card form available </w:t>
                            </w:r>
                            <w:r w:rsidR="00E6024E">
                              <w:rPr>
                                <w:sz w:val="22"/>
                                <w:szCs w:val="22"/>
                              </w:rPr>
                              <w:t>from the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revenue office. </w:t>
                            </w:r>
                          </w:p>
                          <w:p w:rsidR="002662E5" w:rsidRPr="002662E5" w:rsidRDefault="002662E5" w:rsidP="002662E5">
                            <w:pPr>
                              <w:pStyle w:val="ListParagraph"/>
                              <w:spacing w:line="240" w:lineRule="auto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7528C3" w:rsidRDefault="007528C3" w:rsidP="002662E5">
                            <w:pPr>
                              <w:pStyle w:val="ListParagraph"/>
                              <w:spacing w:after="0" w:line="240" w:lineRule="auto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>(Mastercard / Visa / EFTPOS only)</w:t>
                            </w:r>
                          </w:p>
                          <w:p w:rsidR="007528C3" w:rsidRPr="007528C3" w:rsidRDefault="007528C3" w:rsidP="007528C3">
                            <w:pPr>
                              <w:spacing w:after="0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877F8C" w:rsidRDefault="00877F8C" w:rsidP="007528C3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In person </w:t>
                            </w:r>
                            <w:r w:rsidR="00EF672E">
                              <w:rPr>
                                <w:sz w:val="22"/>
                                <w:szCs w:val="22"/>
                              </w:rPr>
                              <w:t>at cashier locations - see contact details in this brochure</w:t>
                            </w:r>
                            <w:r w:rsidR="0080610A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827A21" w:rsidRPr="00AB32C3" w:rsidRDefault="00827A21" w:rsidP="00AB32C3">
                            <w:pPr>
                              <w:pStyle w:val="ListParagrap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827A21" w:rsidRPr="007528C3" w:rsidRDefault="00827A21" w:rsidP="007528C3">
                            <w:pPr>
                              <w:pStyle w:val="ListParagraph"/>
                              <w:numPr>
                                <w:ilvl w:val="0"/>
                                <w:numId w:val="17"/>
                              </w:numPr>
                              <w:spacing w:after="0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</w:rPr>
                              <w:t xml:space="preserve">By mail – </w:t>
                            </w:r>
                            <w:r w:rsidR="00EF672E">
                              <w:rPr>
                                <w:sz w:val="22"/>
                                <w:szCs w:val="22"/>
                              </w:rPr>
                              <w:t xml:space="preserve">refer </w:t>
                            </w:r>
                            <w:r w:rsidR="00877F8C">
                              <w:rPr>
                                <w:sz w:val="22"/>
                                <w:szCs w:val="22"/>
                              </w:rPr>
                              <w:t xml:space="preserve">to the address on </w:t>
                            </w:r>
                            <w:r w:rsidR="00EF672E">
                              <w:rPr>
                                <w:sz w:val="22"/>
                                <w:szCs w:val="22"/>
                              </w:rPr>
                              <w:t xml:space="preserve">your </w:t>
                            </w:r>
                            <w:r w:rsidR="00877F8C">
                              <w:rPr>
                                <w:sz w:val="22"/>
                                <w:szCs w:val="22"/>
                              </w:rPr>
                              <w:t>invoice</w:t>
                            </w:r>
                            <w:r w:rsidR="0080610A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7528C3" w:rsidRDefault="007528C3" w:rsidP="007528C3"/>
                          <w:p w:rsidR="008238EA" w:rsidRPr="007528C3" w:rsidRDefault="008238EA" w:rsidP="007528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7528C3">
                              <w:rPr>
                                <w:b/>
                                <w:sz w:val="24"/>
                                <w:szCs w:val="24"/>
                              </w:rPr>
                              <w:t>What Happens if I Don’t Pay My Account?</w:t>
                            </w:r>
                          </w:p>
                          <w:p w:rsidR="008238EA" w:rsidRPr="007528C3" w:rsidRDefault="008238EA" w:rsidP="007528C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528C3">
                              <w:rPr>
                                <w:sz w:val="22"/>
                                <w:szCs w:val="22"/>
                              </w:rPr>
                              <w:t>If you do not pay your account in the agreed timeframe, your details will be sent to a collection agency to handle.  If required, our hospital may also need to advise the relevant Commonwealth authorities.</w:t>
                            </w:r>
                          </w:p>
                          <w:p w:rsidR="008238EA" w:rsidRPr="007528C3" w:rsidRDefault="008238EA" w:rsidP="007528C3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7528C3">
                              <w:rPr>
                                <w:sz w:val="22"/>
                                <w:szCs w:val="22"/>
                              </w:rPr>
                              <w:t>If you are experiencing financial or non-financial problems which make it hard for you to pay your account, p</w:t>
                            </w:r>
                            <w:r w:rsidR="00E6024E">
                              <w:rPr>
                                <w:sz w:val="22"/>
                                <w:szCs w:val="22"/>
                              </w:rPr>
                              <w:t>lease talk to our revenue office</w:t>
                            </w:r>
                            <w:r w:rsidRPr="007528C3">
                              <w:rPr>
                                <w:sz w:val="22"/>
                                <w:szCs w:val="22"/>
                              </w:rPr>
                              <w:t>.</w:t>
                            </w:r>
                          </w:p>
                          <w:p w:rsidR="00174C27" w:rsidRPr="005B7ADA" w:rsidRDefault="00174C27" w:rsidP="007528C3"/>
                          <w:p w:rsidR="00442FBE" w:rsidRPr="005B7ADA" w:rsidRDefault="00442FBE" w:rsidP="007528C3"/>
                        </w:txbxContent>
                      </wps:txbx>
                      <wps:bodyPr rot="0" vert="horz" wrap="square" lIns="270000" tIns="270000" rIns="270000" bIns="270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C8FF866" id="Text Box 9" o:spid="_x0000_s1030" type="#_x0000_t202" style="position:absolute;margin-left:0;margin-top:-13.9pt;width:277.8pt;height:595.3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" filled="f" stroked="f">
                <v:textbox inset="7.5mm,7.5mm,7.5mm,7.5mm">
                  <w:txbxContent>
                    <w:p w:rsidR="008238EA" w:rsidRPr="007528C3" w:rsidRDefault="007528C3" w:rsidP="007528C3">
                      <w:pPr>
                        <w:rPr>
                          <w:b/>
                        </w:rPr>
                      </w:pPr>
                      <w:r w:rsidRPr="007528C3">
                        <w:rPr>
                          <w:b/>
                        </w:rPr>
                        <w:t>How Do I Pay My Account?</w:t>
                      </w:r>
                    </w:p>
                    <w:p w:rsidR="007528C3" w:rsidRDefault="007528C3" w:rsidP="007528C3">
                      <w:pPr>
                        <w:rPr>
                          <w:sz w:val="22"/>
                          <w:szCs w:val="22"/>
                        </w:rPr>
                      </w:pPr>
                      <w:r w:rsidRPr="007528C3">
                        <w:rPr>
                          <w:sz w:val="22"/>
                          <w:szCs w:val="22"/>
                        </w:rPr>
                        <w:t xml:space="preserve">There are a </w:t>
                      </w:r>
                      <w:r>
                        <w:rPr>
                          <w:sz w:val="22"/>
                          <w:szCs w:val="22"/>
                        </w:rPr>
                        <w:t xml:space="preserve">number of ways you can pay your account for </w:t>
                      </w:r>
                      <w:r w:rsidR="00E6024E">
                        <w:rPr>
                          <w:sz w:val="22"/>
                          <w:szCs w:val="22"/>
                        </w:rPr>
                        <w:t>your hospital care:</w:t>
                      </w:r>
                    </w:p>
                    <w:p w:rsidR="007528C3" w:rsidRDefault="007528C3" w:rsidP="007528C3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rPr>
                          <w:sz w:val="22"/>
                          <w:szCs w:val="22"/>
                        </w:rPr>
                      </w:pPr>
                      <w:r w:rsidRPr="0080610A">
                        <w:rPr>
                          <w:sz w:val="22"/>
                          <w:szCs w:val="22"/>
                        </w:rPr>
                        <w:t>Over the phone</w:t>
                      </w:r>
                      <w:r>
                        <w:rPr>
                          <w:sz w:val="22"/>
                          <w:szCs w:val="22"/>
                        </w:rPr>
                        <w:t xml:space="preserve"> by credit card </w:t>
                      </w:r>
                      <w:r w:rsidR="00E6024E">
                        <w:rPr>
                          <w:sz w:val="22"/>
                          <w:szCs w:val="22"/>
                        </w:rPr>
                        <w:t xml:space="preserve">to the hospital’s revenue office </w:t>
                      </w:r>
                      <w:r>
                        <w:rPr>
                          <w:sz w:val="22"/>
                          <w:szCs w:val="22"/>
                        </w:rPr>
                        <w:t>(phone numbers on the back of this brochure)</w:t>
                      </w:r>
                      <w:r w:rsidR="0080610A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7528C3" w:rsidRDefault="007528C3" w:rsidP="007528C3">
                      <w:pPr>
                        <w:pStyle w:val="ListParagraph"/>
                        <w:spacing w:after="0"/>
                        <w:rPr>
                          <w:sz w:val="22"/>
                          <w:szCs w:val="22"/>
                        </w:rPr>
                      </w:pPr>
                    </w:p>
                    <w:p w:rsidR="002662E5" w:rsidRDefault="007528C3" w:rsidP="002662E5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Complete a credit card form available </w:t>
                      </w:r>
                      <w:r w:rsidR="00E6024E">
                        <w:rPr>
                          <w:sz w:val="22"/>
                          <w:szCs w:val="22"/>
                        </w:rPr>
                        <w:t>from the</w:t>
                      </w:r>
                      <w:r>
                        <w:rPr>
                          <w:sz w:val="22"/>
                          <w:szCs w:val="22"/>
                        </w:rPr>
                        <w:t xml:space="preserve"> revenue office. </w:t>
                      </w:r>
                    </w:p>
                    <w:p w:rsidR="002662E5" w:rsidRPr="002662E5" w:rsidRDefault="002662E5" w:rsidP="002662E5">
                      <w:pPr>
                        <w:pStyle w:val="ListParagraph"/>
                        <w:spacing w:line="240" w:lineRule="auto"/>
                        <w:rPr>
                          <w:sz w:val="22"/>
                          <w:szCs w:val="22"/>
                        </w:rPr>
                      </w:pPr>
                    </w:p>
                    <w:p w:rsidR="007528C3" w:rsidRDefault="007528C3" w:rsidP="002662E5">
                      <w:pPr>
                        <w:pStyle w:val="ListParagraph"/>
                        <w:spacing w:after="0" w:line="240" w:lineRule="auto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>(Mastercard / Visa / EFTPOS only)</w:t>
                      </w:r>
                    </w:p>
                    <w:p w:rsidR="007528C3" w:rsidRPr="007528C3" w:rsidRDefault="007528C3" w:rsidP="007528C3">
                      <w:pPr>
                        <w:spacing w:after="0"/>
                        <w:rPr>
                          <w:sz w:val="22"/>
                          <w:szCs w:val="22"/>
                        </w:rPr>
                      </w:pPr>
                    </w:p>
                    <w:p w:rsidR="00877F8C" w:rsidRDefault="00877F8C" w:rsidP="007528C3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In person </w:t>
                      </w:r>
                      <w:r w:rsidR="00EF672E">
                        <w:rPr>
                          <w:sz w:val="22"/>
                          <w:szCs w:val="22"/>
                        </w:rPr>
                        <w:t>at cashier locations - see contact details in this brochure</w:t>
                      </w:r>
                      <w:r w:rsidR="0080610A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827A21" w:rsidRPr="00AB32C3" w:rsidRDefault="00827A21" w:rsidP="00AB32C3">
                      <w:pPr>
                        <w:pStyle w:val="ListParagraph"/>
                        <w:rPr>
                          <w:sz w:val="22"/>
                          <w:szCs w:val="22"/>
                        </w:rPr>
                      </w:pPr>
                    </w:p>
                    <w:p w:rsidR="00827A21" w:rsidRPr="007528C3" w:rsidRDefault="00827A21" w:rsidP="007528C3">
                      <w:pPr>
                        <w:pStyle w:val="ListParagraph"/>
                        <w:numPr>
                          <w:ilvl w:val="0"/>
                          <w:numId w:val="17"/>
                        </w:numPr>
                        <w:spacing w:after="0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sz w:val="22"/>
                          <w:szCs w:val="22"/>
                        </w:rPr>
                        <w:t xml:space="preserve">By mail – </w:t>
                      </w:r>
                      <w:r w:rsidR="00EF672E">
                        <w:rPr>
                          <w:sz w:val="22"/>
                          <w:szCs w:val="22"/>
                        </w:rPr>
                        <w:t xml:space="preserve">refer </w:t>
                      </w:r>
                      <w:r w:rsidR="00877F8C">
                        <w:rPr>
                          <w:sz w:val="22"/>
                          <w:szCs w:val="22"/>
                        </w:rPr>
                        <w:t xml:space="preserve">to the address on </w:t>
                      </w:r>
                      <w:r w:rsidR="00EF672E">
                        <w:rPr>
                          <w:sz w:val="22"/>
                          <w:szCs w:val="22"/>
                        </w:rPr>
                        <w:t xml:space="preserve">your </w:t>
                      </w:r>
                      <w:r w:rsidR="00877F8C">
                        <w:rPr>
                          <w:sz w:val="22"/>
                          <w:szCs w:val="22"/>
                        </w:rPr>
                        <w:t>invoice</w:t>
                      </w:r>
                      <w:r w:rsidR="0080610A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7528C3" w:rsidRDefault="007528C3" w:rsidP="007528C3"/>
                    <w:p w:rsidR="008238EA" w:rsidRPr="007528C3" w:rsidRDefault="008238EA" w:rsidP="007528C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7528C3">
                        <w:rPr>
                          <w:b/>
                          <w:sz w:val="24"/>
                          <w:szCs w:val="24"/>
                        </w:rPr>
                        <w:t>What Happens if I Don’t Pay My Account?</w:t>
                      </w:r>
                    </w:p>
                    <w:p w:rsidR="008238EA" w:rsidRPr="007528C3" w:rsidRDefault="008238EA" w:rsidP="007528C3">
                      <w:pPr>
                        <w:rPr>
                          <w:sz w:val="22"/>
                          <w:szCs w:val="22"/>
                        </w:rPr>
                      </w:pPr>
                      <w:r w:rsidRPr="007528C3">
                        <w:rPr>
                          <w:sz w:val="22"/>
                          <w:szCs w:val="22"/>
                        </w:rPr>
                        <w:t>If you do not pay your account in the agreed timeframe, your details will be sent to a collection agency to handle.  If required, our hospital may also need to advise the relevant Commonwealth authorities.</w:t>
                      </w:r>
                    </w:p>
                    <w:p w:rsidR="008238EA" w:rsidRPr="007528C3" w:rsidRDefault="008238EA" w:rsidP="007528C3">
                      <w:pPr>
                        <w:rPr>
                          <w:sz w:val="22"/>
                          <w:szCs w:val="22"/>
                        </w:rPr>
                      </w:pPr>
                      <w:r w:rsidRPr="007528C3">
                        <w:rPr>
                          <w:sz w:val="22"/>
                          <w:szCs w:val="22"/>
                        </w:rPr>
                        <w:t>If you are experiencing financial or non-financial problems which make it hard for you to pay your account, p</w:t>
                      </w:r>
                      <w:r w:rsidR="00E6024E">
                        <w:rPr>
                          <w:sz w:val="22"/>
                          <w:szCs w:val="22"/>
                        </w:rPr>
                        <w:t>lease talk to our revenue office</w:t>
                      </w:r>
                      <w:r w:rsidRPr="007528C3">
                        <w:rPr>
                          <w:sz w:val="22"/>
                          <w:szCs w:val="22"/>
                        </w:rPr>
                        <w:t>.</w:t>
                      </w:r>
                    </w:p>
                    <w:p w:rsidR="00174C27" w:rsidRPr="005B7ADA" w:rsidRDefault="00174C27" w:rsidP="007528C3"/>
                    <w:p w:rsidR="00442FBE" w:rsidRPr="005B7ADA" w:rsidRDefault="00442FBE" w:rsidP="007528C3"/>
                  </w:txbxContent>
                </v:textbox>
                <w10:wrap type="square"/>
              </v:shape>
            </w:pict>
          </mc:Fallback>
        </mc:AlternateContent>
      </w:r>
      <w:r w:rsidR="00D95AE4">
        <w:br w:type="column"/>
      </w:r>
      <w:r w:rsidR="004226B9">
        <w:lastRenderedPageBreak/>
        <w:br w:type="page"/>
      </w:r>
      <w:r w:rsidR="00827A21"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48BE736" wp14:editId="4631DF14">
                <wp:simplePos x="0" y="0"/>
                <wp:positionH relativeFrom="column">
                  <wp:posOffset>3629025</wp:posOffset>
                </wp:positionH>
                <wp:positionV relativeFrom="paragraph">
                  <wp:posOffset>0</wp:posOffset>
                </wp:positionV>
                <wp:extent cx="3564255" cy="7934325"/>
                <wp:effectExtent l="0" t="0" r="0" b="0"/>
                <wp:wrapSquare wrapText="bothSides"/>
                <wp:docPr id="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64255" cy="793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9F6" w:rsidRDefault="00A939F6" w:rsidP="00A939F6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>visa that you take out Overseas Health Cover.</w:t>
                            </w:r>
                          </w:p>
                          <w:p w:rsidR="00A939F6" w:rsidRDefault="00A939F6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A939F6" w:rsidRPr="00A939F6" w:rsidRDefault="00A939F6" w:rsidP="007528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A939F6">
                              <w:rPr>
                                <w:b/>
                                <w:sz w:val="24"/>
                                <w:szCs w:val="24"/>
                              </w:rPr>
                              <w:t>What if I have Private Health Insurance?</w:t>
                            </w:r>
                          </w:p>
                          <w:p w:rsidR="00A939F6" w:rsidRDefault="00CB73F7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If you have private health insurance with an Australian Health Insurance fund, or a guarantee of payment from your insurance company, please check with your health fund that you are covered for pregnancy-related care, and that your baby is covered for neonatal care.  Any care during your pregnancy (ante</w:t>
                            </w:r>
                            <w:r w:rsidR="00312FB6">
                              <w:rPr>
                                <w:sz w:val="24"/>
                                <w:szCs w:val="24"/>
                              </w:rPr>
                              <w:t>natal care) costs $314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per ap</w:t>
                            </w:r>
                            <w:r w:rsidR="00A939F6">
                              <w:rPr>
                                <w:sz w:val="24"/>
                                <w:szCs w:val="24"/>
                              </w:rPr>
                              <w:t>pointment, and needs to be paid when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an invoice is supplied </w:t>
                            </w:r>
                            <w:r w:rsidR="00A939F6">
                              <w:rPr>
                                <w:sz w:val="24"/>
                                <w:szCs w:val="24"/>
                              </w:rPr>
                              <w:t xml:space="preserve">to you 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by our hospital.</w:t>
                            </w:r>
                          </w:p>
                          <w:p w:rsidR="00A939F6" w:rsidRPr="00A939F6" w:rsidRDefault="00A939F6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915531" w:rsidRPr="008F7968" w:rsidRDefault="008238EA" w:rsidP="007528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What Information </w:t>
                            </w:r>
                            <w:r w:rsidR="00CB73F7">
                              <w:rPr>
                                <w:b/>
                                <w:sz w:val="24"/>
                                <w:szCs w:val="24"/>
                              </w:rPr>
                              <w:t>do I Need to Bring to Hospital w</w:t>
                            </w:r>
                            <w:r w:rsidRPr="008F7968">
                              <w:rPr>
                                <w:b/>
                                <w:sz w:val="24"/>
                                <w:szCs w:val="24"/>
                              </w:rPr>
                              <w:t xml:space="preserve">ith Me? </w:t>
                            </w:r>
                          </w:p>
                          <w:p w:rsidR="008238EA" w:rsidRPr="008F7968" w:rsidRDefault="008238EA" w:rsidP="00E6024E">
                            <w:p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>You will need to bring:</w:t>
                            </w:r>
                          </w:p>
                          <w:p w:rsidR="008238EA" w:rsidRPr="008F7968" w:rsidRDefault="008238EA" w:rsidP="00E6024E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spacing w:after="0"/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>Your passport and visa</w:t>
                            </w:r>
                          </w:p>
                          <w:p w:rsidR="00915531" w:rsidRPr="00CB73F7" w:rsidRDefault="008238EA" w:rsidP="007528C3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>Contact information during your stay in Australia</w:t>
                            </w:r>
                          </w:p>
                          <w:p w:rsidR="00CB73F7" w:rsidRPr="008F7968" w:rsidRDefault="00CB73F7" w:rsidP="00CB73F7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>Evidence of overseas residential address</w:t>
                            </w:r>
                          </w:p>
                          <w:p w:rsidR="00CB73F7" w:rsidRDefault="00CB73F7" w:rsidP="00CB73F7">
                            <w:pPr>
                              <w:pStyle w:val="ListParagraph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>Health insurance policy details (if this applies to you)</w:t>
                            </w:r>
                          </w:p>
                          <w:p w:rsidR="00CB73F7" w:rsidRPr="008F7968" w:rsidRDefault="00CB73F7" w:rsidP="00CB73F7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b/>
                                <w:sz w:val="24"/>
                                <w:szCs w:val="24"/>
                              </w:rPr>
                              <w:t>What are the Costs of Hospital Care?</w:t>
                            </w:r>
                          </w:p>
                          <w:p w:rsidR="00CB73F7" w:rsidRPr="008F7968" w:rsidRDefault="00CB73F7" w:rsidP="00CB73F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>The below figures are a guide – fees are subject to change each year.  You should request an up-to-date estimate from our revenue office prior to your hospital stay.</w:t>
                            </w:r>
                          </w:p>
                          <w:p w:rsidR="00844944" w:rsidRPr="00844944" w:rsidRDefault="00844944" w:rsidP="007528C3"/>
                          <w:p w:rsidR="00442FBE" w:rsidRPr="00844944" w:rsidRDefault="00442FBE" w:rsidP="007528C3"/>
                        </w:txbxContent>
                      </wps:txbx>
                      <wps:bodyPr rot="0" vert="horz" wrap="square" lIns="270000" tIns="270000" rIns="270000" bIns="270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48BE736" id="Text Box 31" o:spid="_x0000_s1031" type="#_x0000_t202" style="position:absolute;margin-left:285.75pt;margin-top:0;width:280.65pt;height:6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" filled="f" stroked="f">
                <v:textbox inset="7.5mm,7.5mm,7.5mm,7.5mm">
                  <w:txbxContent>
                    <w:p w:rsidR="00A939F6" w:rsidRDefault="00A939F6" w:rsidP="00A939F6">
                      <w:p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>visa that you take out Overseas Health Cover.</w:t>
                      </w:r>
                    </w:p>
                    <w:p w:rsidR="00A939F6" w:rsidRDefault="00A939F6" w:rsidP="007528C3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A939F6" w:rsidRPr="00A939F6" w:rsidRDefault="00A939F6" w:rsidP="007528C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A939F6">
                        <w:rPr>
                          <w:b/>
                          <w:sz w:val="24"/>
                          <w:szCs w:val="24"/>
                        </w:rPr>
                        <w:t>What if I have Private Health Insurance?</w:t>
                      </w:r>
                    </w:p>
                    <w:p w:rsidR="00A939F6" w:rsidRDefault="00CB73F7" w:rsidP="007528C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If you have private health insurance with an Australian Health Insurance fund, or a guarantee of payment from your insurance company, please check with your health fund that you are covered for pregnancy-related care, and that your baby is covered for neonatal care.  Any care during your pregnancy (ante</w:t>
                      </w:r>
                      <w:r w:rsidR="00312FB6">
                        <w:rPr>
                          <w:sz w:val="24"/>
                          <w:szCs w:val="24"/>
                        </w:rPr>
                        <w:t>natal care) costs $314</w:t>
                      </w:r>
                      <w:r>
                        <w:rPr>
                          <w:sz w:val="24"/>
                          <w:szCs w:val="24"/>
                        </w:rPr>
                        <w:t xml:space="preserve"> per ap</w:t>
                      </w:r>
                      <w:r w:rsidR="00A939F6">
                        <w:rPr>
                          <w:sz w:val="24"/>
                          <w:szCs w:val="24"/>
                        </w:rPr>
                        <w:t>pointment, and needs to be paid when</w:t>
                      </w:r>
                      <w:r>
                        <w:rPr>
                          <w:sz w:val="24"/>
                          <w:szCs w:val="24"/>
                        </w:rPr>
                        <w:t xml:space="preserve"> an invoice is supplied </w:t>
                      </w:r>
                      <w:r w:rsidR="00A939F6">
                        <w:rPr>
                          <w:sz w:val="24"/>
                          <w:szCs w:val="24"/>
                        </w:rPr>
                        <w:t xml:space="preserve">to you </w:t>
                      </w:r>
                      <w:r>
                        <w:rPr>
                          <w:sz w:val="24"/>
                          <w:szCs w:val="24"/>
                        </w:rPr>
                        <w:t>by our hospital.</w:t>
                      </w:r>
                    </w:p>
                    <w:p w:rsidR="00A939F6" w:rsidRPr="00A939F6" w:rsidRDefault="00A939F6" w:rsidP="007528C3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915531" w:rsidRPr="008F7968" w:rsidRDefault="008238EA" w:rsidP="007528C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8F7968">
                        <w:rPr>
                          <w:b/>
                          <w:sz w:val="24"/>
                          <w:szCs w:val="24"/>
                        </w:rPr>
                        <w:t xml:space="preserve">What Information </w:t>
                      </w:r>
                      <w:r w:rsidR="00CB73F7">
                        <w:rPr>
                          <w:b/>
                          <w:sz w:val="24"/>
                          <w:szCs w:val="24"/>
                        </w:rPr>
                        <w:t>do I Need to Bring to Hospital w</w:t>
                      </w:r>
                      <w:r w:rsidRPr="008F7968">
                        <w:rPr>
                          <w:b/>
                          <w:sz w:val="24"/>
                          <w:szCs w:val="24"/>
                        </w:rPr>
                        <w:t xml:space="preserve">ith Me? </w:t>
                      </w:r>
                    </w:p>
                    <w:p w:rsidR="008238EA" w:rsidRPr="008F7968" w:rsidRDefault="008238EA" w:rsidP="00E6024E">
                      <w:p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>You will need to bring:</w:t>
                      </w:r>
                    </w:p>
                    <w:p w:rsidR="008238EA" w:rsidRPr="008F7968" w:rsidRDefault="008238EA" w:rsidP="00E6024E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spacing w:after="0"/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>Your passport and visa</w:t>
                      </w:r>
                    </w:p>
                    <w:p w:rsidR="00915531" w:rsidRPr="00CB73F7" w:rsidRDefault="008238EA" w:rsidP="007528C3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>Contact information during your stay in Australia</w:t>
                      </w:r>
                    </w:p>
                    <w:p w:rsidR="00CB73F7" w:rsidRPr="008F7968" w:rsidRDefault="00CB73F7" w:rsidP="00CB73F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>Evidence of overseas residential address</w:t>
                      </w:r>
                    </w:p>
                    <w:p w:rsidR="00CB73F7" w:rsidRDefault="00CB73F7" w:rsidP="00CB73F7">
                      <w:pPr>
                        <w:pStyle w:val="ListParagraph"/>
                        <w:numPr>
                          <w:ilvl w:val="0"/>
                          <w:numId w:val="16"/>
                        </w:num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>Health insurance policy details (if this applies to you)</w:t>
                      </w:r>
                    </w:p>
                    <w:p w:rsidR="00CB73F7" w:rsidRPr="008F7968" w:rsidRDefault="00CB73F7" w:rsidP="00CB73F7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8F7968">
                        <w:rPr>
                          <w:b/>
                          <w:sz w:val="24"/>
                          <w:szCs w:val="24"/>
                        </w:rPr>
                        <w:t>What are the Costs of Hospital Care?</w:t>
                      </w:r>
                    </w:p>
                    <w:p w:rsidR="00CB73F7" w:rsidRPr="008F7968" w:rsidRDefault="00CB73F7" w:rsidP="00CB73F7">
                      <w:p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>The below figures are a guide – fees are subject to change each year.  You should request an up-to-date estimate from our revenue office prior to your hospital stay.</w:t>
                      </w:r>
                    </w:p>
                    <w:p w:rsidR="00844944" w:rsidRPr="00844944" w:rsidRDefault="00844944" w:rsidP="007528C3"/>
                    <w:p w:rsidR="00442FBE" w:rsidRPr="00844944" w:rsidRDefault="00442FBE" w:rsidP="007528C3"/>
                  </w:txbxContent>
                </v:textbox>
                <w10:wrap type="square"/>
              </v:shape>
            </w:pict>
          </mc:Fallback>
        </mc:AlternateContent>
      </w:r>
      <w:r w:rsidR="00FD0035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247E1A7" wp14:editId="1AA87FEA">
                <wp:simplePos x="0" y="0"/>
                <wp:positionH relativeFrom="column">
                  <wp:posOffset>0</wp:posOffset>
                </wp:positionH>
                <wp:positionV relativeFrom="paragraph">
                  <wp:posOffset>-1</wp:posOffset>
                </wp:positionV>
                <wp:extent cx="3599815" cy="7934325"/>
                <wp:effectExtent l="0" t="0" r="0" b="0"/>
                <wp:wrapSquare wrapText="bothSides"/>
                <wp:docPr id="3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99815" cy="7934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3727B" w:rsidRPr="008F7968" w:rsidRDefault="00B3727B" w:rsidP="007528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b/>
                                <w:sz w:val="24"/>
                                <w:szCs w:val="24"/>
                              </w:rPr>
                              <w:t>The Cost of Medical Care at Our Hospital</w:t>
                            </w:r>
                          </w:p>
                          <w:p w:rsidR="006E6EB8" w:rsidRDefault="00B3727B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>If you</w:t>
                            </w:r>
                            <w:r w:rsidR="00E6024E" w:rsidRPr="008F7968">
                              <w:rPr>
                                <w:sz w:val="24"/>
                                <w:szCs w:val="24"/>
                              </w:rPr>
                              <w:t xml:space="preserve"> are </w:t>
                            </w:r>
                            <w:r w:rsidR="006E6EB8">
                              <w:rPr>
                                <w:sz w:val="24"/>
                                <w:szCs w:val="24"/>
                              </w:rPr>
                              <w:t>pregnant and need either</w:t>
                            </w:r>
                            <w:r w:rsidR="00506609">
                              <w:rPr>
                                <w:sz w:val="24"/>
                                <w:szCs w:val="24"/>
                              </w:rPr>
                              <w:t xml:space="preserve"> antenatal care (care during pregnancy)</w:t>
                            </w:r>
                            <w:r w:rsidR="006E6EB8">
                              <w:rPr>
                                <w:sz w:val="24"/>
                                <w:szCs w:val="24"/>
                              </w:rPr>
                              <w:t xml:space="preserve"> or to give birth to your baby and you arrive at our hospital, </w:t>
                            </w:r>
                            <w:r w:rsidRPr="008F7968">
                              <w:rPr>
                                <w:sz w:val="24"/>
                                <w:szCs w:val="24"/>
                              </w:rPr>
                              <w:t xml:space="preserve">it is important to understand the cost of this care if you are an overseas </w:t>
                            </w:r>
                            <w:r w:rsidR="00FB1D93" w:rsidRPr="008F7968">
                              <w:rPr>
                                <w:sz w:val="24"/>
                                <w:szCs w:val="24"/>
                              </w:rPr>
                              <w:t xml:space="preserve">student, </w:t>
                            </w:r>
                            <w:r w:rsidR="00A939F6">
                              <w:rPr>
                                <w:sz w:val="24"/>
                                <w:szCs w:val="24"/>
                              </w:rPr>
                              <w:t>worker or visitor to Australia.</w:t>
                            </w:r>
                          </w:p>
                          <w:p w:rsidR="00B3727B" w:rsidRPr="008F7968" w:rsidRDefault="00B3727B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>If you do not hold a</w:t>
                            </w:r>
                            <w:r w:rsidR="00FB1D93" w:rsidRPr="008F7968">
                              <w:rPr>
                                <w:sz w:val="24"/>
                                <w:szCs w:val="24"/>
                              </w:rPr>
                              <w:t xml:space="preserve"> valid</w:t>
                            </w:r>
                            <w:r w:rsidRPr="008F7968">
                              <w:rPr>
                                <w:sz w:val="24"/>
                                <w:szCs w:val="24"/>
                              </w:rPr>
                              <w:t xml:space="preserve"> Medicare card,</w:t>
                            </w:r>
                            <w:r w:rsidR="00FB1D93" w:rsidRPr="008F7968">
                              <w:rPr>
                                <w:sz w:val="24"/>
                                <w:szCs w:val="24"/>
                              </w:rPr>
                              <w:t xml:space="preserve"> are not an Asylum Seeker or </w:t>
                            </w:r>
                            <w:r w:rsidR="0080610A" w:rsidRPr="008F7968">
                              <w:rPr>
                                <w:sz w:val="24"/>
                                <w:szCs w:val="24"/>
                              </w:rPr>
                              <w:t>a</w:t>
                            </w:r>
                            <w:r w:rsidR="00A939F6">
                              <w:rPr>
                                <w:sz w:val="24"/>
                                <w:szCs w:val="24"/>
                              </w:rPr>
                              <w:t xml:space="preserve"> visitor from a country which has</w:t>
                            </w:r>
                            <w:r w:rsidR="0080610A" w:rsidRPr="008F7968">
                              <w:rPr>
                                <w:sz w:val="24"/>
                                <w:szCs w:val="24"/>
                              </w:rPr>
                              <w:t xml:space="preserve"> a</w:t>
                            </w:r>
                            <w:r w:rsidR="00FB1D93" w:rsidRPr="008F7968">
                              <w:rPr>
                                <w:sz w:val="24"/>
                                <w:szCs w:val="24"/>
                              </w:rPr>
                              <w:t xml:space="preserve"> Reciprocal Health Care Agreement with Australia,</w:t>
                            </w:r>
                            <w:r w:rsidRPr="008F7968">
                              <w:rPr>
                                <w:sz w:val="24"/>
                                <w:szCs w:val="24"/>
                              </w:rPr>
                              <w:t xml:space="preserve"> you will be deemed a </w:t>
                            </w:r>
                            <w:r w:rsidRPr="008F7968">
                              <w:rPr>
                                <w:i/>
                                <w:sz w:val="24"/>
                                <w:szCs w:val="24"/>
                              </w:rPr>
                              <w:t>Medicare</w:t>
                            </w:r>
                            <w:r w:rsidR="00AB32C3" w:rsidRPr="008F7968">
                              <w:rPr>
                                <w:i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FB1D93" w:rsidRPr="008F7968">
                              <w:rPr>
                                <w:i/>
                                <w:sz w:val="24"/>
                                <w:szCs w:val="24"/>
                              </w:rPr>
                              <w:t>I</w:t>
                            </w:r>
                            <w:r w:rsidRPr="008F7968">
                              <w:rPr>
                                <w:i/>
                                <w:sz w:val="24"/>
                                <w:szCs w:val="24"/>
                              </w:rPr>
                              <w:t>neligible p</w:t>
                            </w:r>
                            <w:r w:rsidR="00FB1D93" w:rsidRPr="008F7968">
                              <w:rPr>
                                <w:i/>
                                <w:sz w:val="24"/>
                                <w:szCs w:val="24"/>
                              </w:rPr>
                              <w:t>atient</w:t>
                            </w:r>
                            <w:r w:rsidR="0080610A" w:rsidRPr="008F7968">
                              <w:rPr>
                                <w:i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CB73F7" w:rsidRDefault="00CB73F7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CB73F7">
                              <w:rPr>
                                <w:b/>
                                <w:sz w:val="24"/>
                                <w:szCs w:val="24"/>
                              </w:rPr>
                              <w:t>For more information: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Read our </w:t>
                            </w:r>
                            <w:r w:rsidRPr="00CB73F7">
                              <w:rPr>
                                <w:i/>
                                <w:sz w:val="24"/>
                                <w:szCs w:val="24"/>
                              </w:rPr>
                              <w:t>A Guide to Patient Charges – for overseas workers, students and visitors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 xml:space="preserve"> brochure.</w:t>
                            </w:r>
                          </w:p>
                          <w:p w:rsidR="006E6EB8" w:rsidRDefault="00915531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 xml:space="preserve">Medicare ineligible </w:t>
                            </w:r>
                            <w:r w:rsidR="0080610A" w:rsidRPr="008F7968">
                              <w:rPr>
                                <w:sz w:val="24"/>
                                <w:szCs w:val="24"/>
                              </w:rPr>
                              <w:t>patients are</w:t>
                            </w:r>
                            <w:r w:rsidR="00FB1D93" w:rsidRPr="008F7968">
                              <w:rPr>
                                <w:sz w:val="24"/>
                                <w:szCs w:val="24"/>
                              </w:rPr>
                              <w:t xml:space="preserve"> required to pay for all </w:t>
                            </w:r>
                            <w:r w:rsidR="006E6EB8">
                              <w:rPr>
                                <w:sz w:val="24"/>
                                <w:szCs w:val="24"/>
                              </w:rPr>
                              <w:t>costs of maternity care as well as care for your baby should he/she require admission to our hospital.</w:t>
                            </w:r>
                          </w:p>
                          <w:p w:rsidR="006E6EB8" w:rsidRDefault="006E6EB8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Fees for radiology, pathology, pharmacy service and special-care nursery admissions are additional and may be billed separately.</w:t>
                            </w:r>
                          </w:p>
                          <w:p w:rsidR="00915531" w:rsidRPr="008F7968" w:rsidRDefault="00FB1D93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>Charges may vary depending on the treatment provided and whether you are covered by an Australian Health Fund.</w:t>
                            </w:r>
                          </w:p>
                          <w:p w:rsidR="006E6EB8" w:rsidRPr="008F7968" w:rsidRDefault="006E6EB8" w:rsidP="006E6EB8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b/>
                                <w:sz w:val="24"/>
                                <w:szCs w:val="24"/>
                              </w:rPr>
                              <w:t>International Students</w:t>
                            </w:r>
                          </w:p>
                          <w:p w:rsidR="006E6EB8" w:rsidRDefault="006E6EB8" w:rsidP="006E6EB8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sz w:val="24"/>
                                <w:szCs w:val="24"/>
                              </w:rPr>
                              <w:t xml:space="preserve">With the exception of students from Belgium, New Zealand, Norway and Sweden it is a condition of your student </w:t>
                            </w:r>
                          </w:p>
                          <w:p w:rsidR="00B3727B" w:rsidRDefault="00B3727B" w:rsidP="007528C3"/>
                          <w:p w:rsidR="00442FBE" w:rsidRPr="005B2083" w:rsidRDefault="00442FBE" w:rsidP="007528C3"/>
                        </w:txbxContent>
                      </wps:txbx>
                      <wps:bodyPr rot="0" vert="horz" wrap="square" lIns="270000" tIns="270000" rIns="270000" bIns="2700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247E1A7" id="Text Box 26" o:spid="_x0000_s1032" type="#_x0000_t202" style="position:absolute;margin-left:0;margin-top:0;width:283.45pt;height:624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" filled="f" stroked="f">
                <v:textbox inset="7.5mm,7.5mm,7.5mm,7.5mm">
                  <w:txbxContent>
                    <w:p w:rsidR="00B3727B" w:rsidRPr="008F7968" w:rsidRDefault="00B3727B" w:rsidP="007528C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8F7968">
                        <w:rPr>
                          <w:b/>
                          <w:sz w:val="24"/>
                          <w:szCs w:val="24"/>
                        </w:rPr>
                        <w:t>The Cost of Medical Care at Our Hospital</w:t>
                      </w:r>
                    </w:p>
                    <w:p w:rsidR="006E6EB8" w:rsidRDefault="00B3727B" w:rsidP="007528C3">
                      <w:p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>If you</w:t>
                      </w:r>
                      <w:r w:rsidR="00E6024E" w:rsidRPr="008F7968">
                        <w:rPr>
                          <w:sz w:val="24"/>
                          <w:szCs w:val="24"/>
                        </w:rPr>
                        <w:t xml:space="preserve"> are </w:t>
                      </w:r>
                      <w:r w:rsidR="006E6EB8">
                        <w:rPr>
                          <w:sz w:val="24"/>
                          <w:szCs w:val="24"/>
                        </w:rPr>
                        <w:t>pregnant and need either</w:t>
                      </w:r>
                      <w:r w:rsidR="00506609">
                        <w:rPr>
                          <w:sz w:val="24"/>
                          <w:szCs w:val="24"/>
                        </w:rPr>
                        <w:t xml:space="preserve"> antenatal care (care during pregnancy)</w:t>
                      </w:r>
                      <w:r w:rsidR="006E6EB8">
                        <w:rPr>
                          <w:sz w:val="24"/>
                          <w:szCs w:val="24"/>
                        </w:rPr>
                        <w:t xml:space="preserve"> or to give birth to your baby and you arrive at our hospital, </w:t>
                      </w:r>
                      <w:r w:rsidRPr="008F7968">
                        <w:rPr>
                          <w:sz w:val="24"/>
                          <w:szCs w:val="24"/>
                        </w:rPr>
                        <w:t xml:space="preserve">it is important to understand the cost of this care if you are an overseas </w:t>
                      </w:r>
                      <w:r w:rsidR="00FB1D93" w:rsidRPr="008F7968">
                        <w:rPr>
                          <w:sz w:val="24"/>
                          <w:szCs w:val="24"/>
                        </w:rPr>
                        <w:t xml:space="preserve">student, </w:t>
                      </w:r>
                      <w:r w:rsidR="00A939F6">
                        <w:rPr>
                          <w:sz w:val="24"/>
                          <w:szCs w:val="24"/>
                        </w:rPr>
                        <w:t>worker or visitor to Australia.</w:t>
                      </w:r>
                    </w:p>
                    <w:p w:rsidR="00B3727B" w:rsidRPr="008F7968" w:rsidRDefault="00B3727B" w:rsidP="007528C3">
                      <w:p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>If you do not hold a</w:t>
                      </w:r>
                      <w:r w:rsidR="00FB1D93" w:rsidRPr="008F7968">
                        <w:rPr>
                          <w:sz w:val="24"/>
                          <w:szCs w:val="24"/>
                        </w:rPr>
                        <w:t xml:space="preserve"> valid</w:t>
                      </w:r>
                      <w:r w:rsidRPr="008F7968">
                        <w:rPr>
                          <w:sz w:val="24"/>
                          <w:szCs w:val="24"/>
                        </w:rPr>
                        <w:t xml:space="preserve"> Medicare card,</w:t>
                      </w:r>
                      <w:r w:rsidR="00FB1D93" w:rsidRPr="008F7968">
                        <w:rPr>
                          <w:sz w:val="24"/>
                          <w:szCs w:val="24"/>
                        </w:rPr>
                        <w:t xml:space="preserve"> are not an Asylum Seeker or </w:t>
                      </w:r>
                      <w:r w:rsidR="0080610A" w:rsidRPr="008F7968">
                        <w:rPr>
                          <w:sz w:val="24"/>
                          <w:szCs w:val="24"/>
                        </w:rPr>
                        <w:t>a</w:t>
                      </w:r>
                      <w:r w:rsidR="00A939F6">
                        <w:rPr>
                          <w:sz w:val="24"/>
                          <w:szCs w:val="24"/>
                        </w:rPr>
                        <w:t xml:space="preserve"> visitor from a country which has</w:t>
                      </w:r>
                      <w:r w:rsidR="0080610A" w:rsidRPr="008F7968">
                        <w:rPr>
                          <w:sz w:val="24"/>
                          <w:szCs w:val="24"/>
                        </w:rPr>
                        <w:t xml:space="preserve"> a</w:t>
                      </w:r>
                      <w:r w:rsidR="00FB1D93" w:rsidRPr="008F7968">
                        <w:rPr>
                          <w:sz w:val="24"/>
                          <w:szCs w:val="24"/>
                        </w:rPr>
                        <w:t xml:space="preserve"> Reciprocal Health Care Agreement with Australia,</w:t>
                      </w:r>
                      <w:r w:rsidRPr="008F7968">
                        <w:rPr>
                          <w:sz w:val="24"/>
                          <w:szCs w:val="24"/>
                        </w:rPr>
                        <w:t xml:space="preserve"> you will be deemed a </w:t>
                      </w:r>
                      <w:r w:rsidRPr="008F7968">
                        <w:rPr>
                          <w:i/>
                          <w:sz w:val="24"/>
                          <w:szCs w:val="24"/>
                        </w:rPr>
                        <w:t>Medicare</w:t>
                      </w:r>
                      <w:r w:rsidR="00AB32C3" w:rsidRPr="008F7968">
                        <w:rPr>
                          <w:i/>
                          <w:sz w:val="24"/>
                          <w:szCs w:val="24"/>
                        </w:rPr>
                        <w:t xml:space="preserve"> </w:t>
                      </w:r>
                      <w:r w:rsidR="00FB1D93" w:rsidRPr="008F7968">
                        <w:rPr>
                          <w:i/>
                          <w:sz w:val="24"/>
                          <w:szCs w:val="24"/>
                        </w:rPr>
                        <w:t>I</w:t>
                      </w:r>
                      <w:r w:rsidRPr="008F7968">
                        <w:rPr>
                          <w:i/>
                          <w:sz w:val="24"/>
                          <w:szCs w:val="24"/>
                        </w:rPr>
                        <w:t>neligible p</w:t>
                      </w:r>
                      <w:r w:rsidR="00FB1D93" w:rsidRPr="008F7968">
                        <w:rPr>
                          <w:i/>
                          <w:sz w:val="24"/>
                          <w:szCs w:val="24"/>
                        </w:rPr>
                        <w:t>atient</w:t>
                      </w:r>
                      <w:r w:rsidR="0080610A" w:rsidRPr="008F7968">
                        <w:rPr>
                          <w:i/>
                          <w:sz w:val="24"/>
                          <w:szCs w:val="24"/>
                        </w:rPr>
                        <w:t>.</w:t>
                      </w:r>
                    </w:p>
                    <w:p w:rsidR="00CB73F7" w:rsidRDefault="00CB73F7" w:rsidP="007528C3">
                      <w:pPr>
                        <w:rPr>
                          <w:sz w:val="24"/>
                          <w:szCs w:val="24"/>
                        </w:rPr>
                      </w:pPr>
                      <w:r w:rsidRPr="00CB73F7">
                        <w:rPr>
                          <w:b/>
                          <w:sz w:val="24"/>
                          <w:szCs w:val="24"/>
                        </w:rPr>
                        <w:t>For more information:</w:t>
                      </w:r>
                      <w:r>
                        <w:rPr>
                          <w:sz w:val="24"/>
                          <w:szCs w:val="24"/>
                        </w:rPr>
                        <w:t xml:space="preserve"> Read our </w:t>
                      </w:r>
                      <w:r w:rsidRPr="00CB73F7">
                        <w:rPr>
                          <w:i/>
                          <w:sz w:val="24"/>
                          <w:szCs w:val="24"/>
                        </w:rPr>
                        <w:t>A Guide to Patient Charges – for overseas workers, students and visitors</w:t>
                      </w:r>
                      <w:r>
                        <w:rPr>
                          <w:sz w:val="24"/>
                          <w:szCs w:val="24"/>
                        </w:rPr>
                        <w:t xml:space="preserve"> brochure.</w:t>
                      </w:r>
                    </w:p>
                    <w:p w:rsidR="006E6EB8" w:rsidRDefault="00915531" w:rsidP="007528C3">
                      <w:p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 xml:space="preserve">Medicare ineligible </w:t>
                      </w:r>
                      <w:r w:rsidR="0080610A" w:rsidRPr="008F7968">
                        <w:rPr>
                          <w:sz w:val="24"/>
                          <w:szCs w:val="24"/>
                        </w:rPr>
                        <w:t>patients are</w:t>
                      </w:r>
                      <w:r w:rsidR="00FB1D93" w:rsidRPr="008F7968">
                        <w:rPr>
                          <w:sz w:val="24"/>
                          <w:szCs w:val="24"/>
                        </w:rPr>
                        <w:t xml:space="preserve"> required to pay for all </w:t>
                      </w:r>
                      <w:r w:rsidR="006E6EB8">
                        <w:rPr>
                          <w:sz w:val="24"/>
                          <w:szCs w:val="24"/>
                        </w:rPr>
                        <w:t>costs of maternity care as well as care for your baby should he/she require admission to our hospital.</w:t>
                      </w:r>
                    </w:p>
                    <w:p w:rsidR="006E6EB8" w:rsidRDefault="006E6EB8" w:rsidP="007528C3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Fees for radiology, pathology, pharmacy service and special-care nursery admissions are additional and may be billed separately.</w:t>
                      </w:r>
                    </w:p>
                    <w:p w:rsidR="00915531" w:rsidRPr="008F7968" w:rsidRDefault="00FB1D93" w:rsidP="007528C3">
                      <w:p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>Charges may vary depending on the treatment provided and whether you are covered by an Australian Health Fund.</w:t>
                      </w:r>
                    </w:p>
                    <w:p w:rsidR="006E6EB8" w:rsidRPr="008F7968" w:rsidRDefault="006E6EB8" w:rsidP="006E6EB8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8F7968">
                        <w:rPr>
                          <w:b/>
                          <w:sz w:val="24"/>
                          <w:szCs w:val="24"/>
                        </w:rPr>
                        <w:t>International Students</w:t>
                      </w:r>
                    </w:p>
                    <w:p w:rsidR="006E6EB8" w:rsidRDefault="006E6EB8" w:rsidP="006E6EB8">
                      <w:p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sz w:val="24"/>
                          <w:szCs w:val="24"/>
                        </w:rPr>
                        <w:t xml:space="preserve">With the exception of students from Belgium, New Zealand, Norway and Sweden it is a condition of your student </w:t>
                      </w:r>
                    </w:p>
                    <w:p w:rsidR="00B3727B" w:rsidRDefault="00B3727B" w:rsidP="007528C3"/>
                    <w:p w:rsidR="00442FBE" w:rsidRPr="005B2083" w:rsidRDefault="00442FBE" w:rsidP="007528C3"/>
                  </w:txbxContent>
                </v:textbox>
                <w10:wrap type="square"/>
              </v:shape>
            </w:pict>
          </mc:Fallback>
        </mc:AlternateContent>
      </w:r>
      <w:r w:rsidR="00FD0035">
        <w:rPr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D3FE8FC" wp14:editId="27D9E623">
                <wp:simplePos x="0" y="0"/>
                <wp:positionH relativeFrom="column">
                  <wp:posOffset>7162800</wp:posOffset>
                </wp:positionH>
                <wp:positionV relativeFrom="paragraph">
                  <wp:posOffset>0</wp:posOffset>
                </wp:positionV>
                <wp:extent cx="3528060" cy="7560310"/>
                <wp:effectExtent l="0" t="0" r="2540" b="0"/>
                <wp:wrapSquare wrapText="bothSides"/>
                <wp:docPr id="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28060" cy="7560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939F6" w:rsidRPr="008F7968" w:rsidRDefault="00A939F6" w:rsidP="00A939F6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>Emergency Department (per visit)            $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556</w:t>
                            </w:r>
                          </w:p>
                          <w:p w:rsidR="00A939F6" w:rsidRPr="00A939F6" w:rsidRDefault="00A939F6" w:rsidP="007528C3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>Outpatient visit (per appt)                      $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318</w:t>
                            </w:r>
                          </w:p>
                          <w:p w:rsidR="00915531" w:rsidRPr="008F7968" w:rsidRDefault="00915531" w:rsidP="00E6024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>Overnight stay (per night)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ab/>
                              <w:t xml:space="preserve">     </w:t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EF672E" w:rsidRPr="008F7968">
                              <w:rPr>
                                <w:sz w:val="18"/>
                                <w:szCs w:val="18"/>
                              </w:rPr>
                              <w:t xml:space="preserve">         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>$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2476</w:t>
                            </w:r>
                          </w:p>
                          <w:p w:rsidR="00915531" w:rsidRPr="008F7968" w:rsidRDefault="008238EA" w:rsidP="00E6024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>Day Procedure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       </w:t>
                            </w:r>
                            <w:r w:rsidR="00EF672E" w:rsidRPr="008F7968">
                              <w:rPr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F672E" w:rsidRPr="008F7968"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$2101</w:t>
                            </w:r>
                          </w:p>
                          <w:p w:rsidR="008238EA" w:rsidRPr="008F7968" w:rsidRDefault="008238EA" w:rsidP="00E6024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>High Dependency Unit (per night)</w:t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EF672E" w:rsidRPr="008F7968">
                              <w:rPr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E6024E" w:rsidRPr="008F796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F672E" w:rsidRPr="008F7968"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>$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3687</w:t>
                            </w:r>
                          </w:p>
                          <w:p w:rsidR="008238EA" w:rsidRPr="008F7968" w:rsidRDefault="008238EA" w:rsidP="00E6024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 xml:space="preserve">Intensive Care Unit (per night)    </w:t>
                            </w:r>
                            <w:r w:rsidR="00E6024E" w:rsidRPr="008F796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F672E" w:rsidRPr="008F7968">
                              <w:rPr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EF672E" w:rsidRPr="008F7968"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>$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6426</w:t>
                            </w:r>
                          </w:p>
                          <w:p w:rsidR="00827A21" w:rsidRDefault="00827A21" w:rsidP="00E6024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>Coronary Care Unit (per night)</w:t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   </w:t>
                            </w:r>
                            <w:r w:rsidR="00EF672E" w:rsidRPr="008F7968">
                              <w:rPr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EF672E" w:rsidRPr="008F7968">
                              <w:rPr>
                                <w:sz w:val="18"/>
                                <w:szCs w:val="18"/>
                              </w:rPr>
                              <w:t xml:space="preserve">   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>$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4465</w:t>
                            </w:r>
                          </w:p>
                          <w:p w:rsidR="009F1037" w:rsidRDefault="009F1037" w:rsidP="00E6024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Sub-acute                                            $1458</w:t>
                            </w:r>
                          </w:p>
                          <w:p w:rsidR="009F1037" w:rsidRPr="008F7968" w:rsidRDefault="009F1037" w:rsidP="00E6024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Non-acute                                           $1055</w:t>
                            </w:r>
                          </w:p>
                          <w:p w:rsidR="00827A21" w:rsidRPr="008F7968" w:rsidRDefault="00827A21" w:rsidP="00E6024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>Neonatal Special Care Nursery (per night) $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3687</w:t>
                            </w:r>
                          </w:p>
                          <w:p w:rsidR="00827A21" w:rsidRPr="008F7968" w:rsidRDefault="00827A21" w:rsidP="00E6024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>Doctors’ fees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A939F6">
                              <w:rPr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>Full cost of service</w:t>
                            </w:r>
                          </w:p>
                          <w:p w:rsidR="00827A21" w:rsidRPr="008F7968" w:rsidRDefault="00827A21" w:rsidP="00E6024E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>Diagnostics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         </w:t>
                            </w:r>
                            <w:r w:rsidR="00A939F6">
                              <w:rPr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="005D2C15" w:rsidRPr="008F796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>Full cost of service</w:t>
                            </w:r>
                          </w:p>
                          <w:p w:rsidR="008F7968" w:rsidRPr="008F7968" w:rsidRDefault="00827A21" w:rsidP="007528C3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284" w:hanging="284"/>
                              <w:rPr>
                                <w:sz w:val="18"/>
                                <w:szCs w:val="18"/>
                              </w:rPr>
                            </w:pPr>
                            <w:r w:rsidRPr="008F7968">
                              <w:rPr>
                                <w:sz w:val="18"/>
                                <w:szCs w:val="18"/>
                              </w:rPr>
                              <w:t>Prostheses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 w:rsidR="00A939F6">
                              <w:rPr>
                                <w:sz w:val="18"/>
                                <w:szCs w:val="18"/>
                              </w:rPr>
                              <w:t xml:space="preserve">            </w:t>
                            </w:r>
                            <w:r w:rsidRPr="008F7968">
                              <w:rPr>
                                <w:sz w:val="18"/>
                                <w:szCs w:val="18"/>
                              </w:rPr>
                              <w:t>Full cost of item(s)</w:t>
                            </w:r>
                          </w:p>
                          <w:p w:rsidR="00312FB6" w:rsidRDefault="00312FB6" w:rsidP="007528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312FB6" w:rsidRDefault="00312FB6" w:rsidP="007528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Neonatal Care for Insured and Uninsured patients</w:t>
                            </w:r>
                          </w:p>
                          <w:p w:rsidR="00312FB6" w:rsidRPr="00312FB6" w:rsidRDefault="00312FB6" w:rsidP="00312FB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Overnight stay per baby in Special Care Nursery (per night)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  <w:t xml:space="preserve">    $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6426</w:t>
                            </w:r>
                          </w:p>
                          <w:p w:rsidR="00312FB6" w:rsidRPr="00312FB6" w:rsidRDefault="00312FB6" w:rsidP="00312FB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Overnight – bed rate (per night)    $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2476</w:t>
                            </w:r>
                          </w:p>
                          <w:p w:rsidR="00312FB6" w:rsidRPr="00312FB6" w:rsidRDefault="00312FB6" w:rsidP="00312FB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Same Day –</w:t>
                            </w:r>
                            <w:r w:rsidR="00A939F6">
                              <w:rPr>
                                <w:sz w:val="18"/>
                                <w:szCs w:val="18"/>
                              </w:rPr>
                              <w:t xml:space="preserve"> b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ed rate (p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er day)       $2101</w:t>
                            </w:r>
                          </w:p>
                          <w:p w:rsidR="00312FB6" w:rsidRPr="00312FB6" w:rsidRDefault="00312FB6" w:rsidP="00312FB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Emergency attendance (per visit)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  $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556</w:t>
                            </w:r>
                          </w:p>
                          <w:p w:rsidR="00312FB6" w:rsidRPr="00312FB6" w:rsidRDefault="00312FB6" w:rsidP="00312FB6">
                            <w:pPr>
                              <w:pStyle w:val="ListParagraph"/>
                              <w:numPr>
                                <w:ilvl w:val="0"/>
                                <w:numId w:val="18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Outpatient visit (per appt)            $31</w:t>
                            </w:r>
                            <w:r w:rsidR="007B2BE1">
                              <w:rPr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  <w:p w:rsidR="00312FB6" w:rsidRDefault="00312FB6" w:rsidP="007528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8238EA" w:rsidRDefault="008238EA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8F7968">
                              <w:rPr>
                                <w:b/>
                                <w:sz w:val="24"/>
                                <w:szCs w:val="24"/>
                              </w:rPr>
                              <w:t>Note:</w:t>
                            </w:r>
                            <w:r w:rsidRPr="008F7968">
                              <w:rPr>
                                <w:sz w:val="24"/>
                                <w:szCs w:val="24"/>
                              </w:rPr>
                              <w:t xml:space="preserve"> All rates are in Australian </w:t>
                            </w:r>
                            <w:r w:rsidR="005D2C15" w:rsidRPr="008F7968">
                              <w:rPr>
                                <w:sz w:val="24"/>
                                <w:szCs w:val="24"/>
                              </w:rPr>
                              <w:t xml:space="preserve">(SAUS) </w:t>
                            </w:r>
                            <w:r w:rsidRPr="008F7968">
                              <w:rPr>
                                <w:sz w:val="24"/>
                                <w:szCs w:val="24"/>
                              </w:rPr>
                              <w:t>dollars</w:t>
                            </w:r>
                            <w:r w:rsidR="00312FB6">
                              <w:rPr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312FB6" w:rsidRDefault="00312FB6" w:rsidP="007528C3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:rsidR="00312FB6" w:rsidRPr="00312FB6" w:rsidRDefault="00312FB6" w:rsidP="007528C3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2FB6">
                              <w:rPr>
                                <w:b/>
                                <w:sz w:val="24"/>
                                <w:szCs w:val="24"/>
                              </w:rPr>
                              <w:t>Need more information?</w:t>
                            </w:r>
                          </w:p>
                          <w:p w:rsidR="00312FB6" w:rsidRPr="00AB32C3" w:rsidRDefault="00312FB6" w:rsidP="007528C3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 xml:space="preserve">Please </w:t>
                            </w:r>
                            <w:r w:rsidR="00A939F6">
                              <w:rPr>
                                <w:sz w:val="24"/>
                                <w:szCs w:val="24"/>
                              </w:rPr>
                              <w:t>contact the revenue o</w:t>
                            </w:r>
                            <w:r>
                              <w:rPr>
                                <w:sz w:val="24"/>
                                <w:szCs w:val="24"/>
                              </w:rPr>
                              <w:t>ffice for a quote or if you need to discuss this further (contact details on the back of this brochure.</w:t>
                            </w:r>
                          </w:p>
                        </w:txbxContent>
                      </wps:txbx>
                      <wps:bodyPr rot="0" vert="horz" wrap="square" lIns="270000" tIns="270000" rIns="270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4D3FE8FC" id="Text Box 24" o:spid="_x0000_s1033" type="#_x0000_t202" style="position:absolute;margin-left:564pt;margin-top:0;width:277.8pt;height:595.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" filled="f" stroked="f">
                <v:textbox inset="7.5mm,7.5mm,7.5mm">
                  <w:txbxContent>
                    <w:p w:rsidR="00A939F6" w:rsidRPr="008F7968" w:rsidRDefault="00A939F6" w:rsidP="00A939F6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>Emergency Department (per visit)            $</w:t>
                      </w:r>
                      <w:r w:rsidR="007B2BE1">
                        <w:rPr>
                          <w:sz w:val="18"/>
                          <w:szCs w:val="18"/>
                        </w:rPr>
                        <w:t>556</w:t>
                      </w:r>
                    </w:p>
                    <w:p w:rsidR="00A939F6" w:rsidRPr="00A939F6" w:rsidRDefault="00A939F6" w:rsidP="007528C3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>Outpatient visit (per appt)                      $</w:t>
                      </w:r>
                      <w:r w:rsidR="007B2BE1">
                        <w:rPr>
                          <w:sz w:val="18"/>
                          <w:szCs w:val="18"/>
                        </w:rPr>
                        <w:t>318</w:t>
                      </w:r>
                    </w:p>
                    <w:p w:rsidR="00915531" w:rsidRPr="008F7968" w:rsidRDefault="00915531" w:rsidP="00E6024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>Overnight stay (per night)</w:t>
                      </w:r>
                      <w:r w:rsidRPr="008F7968">
                        <w:rPr>
                          <w:sz w:val="18"/>
                          <w:szCs w:val="18"/>
                        </w:rPr>
                        <w:tab/>
                        <w:t xml:space="preserve">     </w:t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   </w:t>
                      </w:r>
                      <w:r w:rsidR="00EF672E" w:rsidRPr="008F7968">
                        <w:rPr>
                          <w:sz w:val="18"/>
                          <w:szCs w:val="18"/>
                        </w:rPr>
                        <w:t xml:space="preserve">         </w:t>
                      </w:r>
                      <w:r w:rsidRPr="008F7968">
                        <w:rPr>
                          <w:sz w:val="18"/>
                          <w:szCs w:val="18"/>
                        </w:rPr>
                        <w:t>$</w:t>
                      </w:r>
                      <w:r w:rsidR="007B2BE1">
                        <w:rPr>
                          <w:sz w:val="18"/>
                          <w:szCs w:val="18"/>
                        </w:rPr>
                        <w:t>2476</w:t>
                      </w:r>
                    </w:p>
                    <w:p w:rsidR="00915531" w:rsidRPr="008F7968" w:rsidRDefault="008238EA" w:rsidP="00E6024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>Day Procedure</w:t>
                      </w:r>
                      <w:r w:rsidRPr="008F7968">
                        <w:rPr>
                          <w:sz w:val="18"/>
                          <w:szCs w:val="18"/>
                        </w:rPr>
                        <w:tab/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     </w:t>
                      </w:r>
                      <w:r w:rsidRPr="008F7968">
                        <w:rPr>
                          <w:sz w:val="18"/>
                          <w:szCs w:val="18"/>
                        </w:rPr>
                        <w:tab/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       </w:t>
                      </w:r>
                      <w:r w:rsidR="00EF672E" w:rsidRPr="008F7968">
                        <w:rPr>
                          <w:sz w:val="18"/>
                          <w:szCs w:val="18"/>
                        </w:rPr>
                        <w:t xml:space="preserve">      </w:t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F672E" w:rsidRPr="008F7968">
                        <w:rPr>
                          <w:sz w:val="18"/>
                          <w:szCs w:val="18"/>
                        </w:rPr>
                        <w:t xml:space="preserve">  </w:t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7B2BE1">
                        <w:rPr>
                          <w:sz w:val="18"/>
                          <w:szCs w:val="18"/>
                        </w:rPr>
                        <w:t>$2101</w:t>
                      </w:r>
                    </w:p>
                    <w:p w:rsidR="008238EA" w:rsidRPr="008F7968" w:rsidRDefault="008238EA" w:rsidP="00E6024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>High Dependency Unit (per night)</w:t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 </w:t>
                      </w:r>
                      <w:r w:rsidR="00EF672E" w:rsidRPr="008F7968">
                        <w:rPr>
                          <w:sz w:val="18"/>
                          <w:szCs w:val="18"/>
                        </w:rPr>
                        <w:t xml:space="preserve">      </w:t>
                      </w:r>
                      <w:r w:rsidR="00E6024E" w:rsidRPr="008F796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F672E" w:rsidRPr="008F7968">
                        <w:rPr>
                          <w:sz w:val="18"/>
                          <w:szCs w:val="18"/>
                        </w:rPr>
                        <w:t xml:space="preserve">   </w:t>
                      </w:r>
                      <w:r w:rsidRPr="008F7968">
                        <w:rPr>
                          <w:sz w:val="18"/>
                          <w:szCs w:val="18"/>
                        </w:rPr>
                        <w:t>$</w:t>
                      </w:r>
                      <w:r w:rsidR="007B2BE1">
                        <w:rPr>
                          <w:sz w:val="18"/>
                          <w:szCs w:val="18"/>
                        </w:rPr>
                        <w:t>3687</w:t>
                      </w:r>
                    </w:p>
                    <w:p w:rsidR="008238EA" w:rsidRPr="008F7968" w:rsidRDefault="008238EA" w:rsidP="00E6024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 xml:space="preserve">Intensive Care Unit (per night)    </w:t>
                      </w:r>
                      <w:r w:rsidR="00E6024E" w:rsidRPr="008F796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F672E" w:rsidRPr="008F7968">
                        <w:rPr>
                          <w:sz w:val="18"/>
                          <w:szCs w:val="18"/>
                        </w:rPr>
                        <w:t xml:space="preserve">      </w:t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EF672E" w:rsidRPr="008F7968">
                        <w:rPr>
                          <w:sz w:val="18"/>
                          <w:szCs w:val="18"/>
                        </w:rPr>
                        <w:t xml:space="preserve">   </w:t>
                      </w:r>
                      <w:r w:rsidRPr="008F7968">
                        <w:rPr>
                          <w:sz w:val="18"/>
                          <w:szCs w:val="18"/>
                        </w:rPr>
                        <w:t>$</w:t>
                      </w:r>
                      <w:r w:rsidR="007B2BE1">
                        <w:rPr>
                          <w:sz w:val="18"/>
                          <w:szCs w:val="18"/>
                        </w:rPr>
                        <w:t>6426</w:t>
                      </w:r>
                    </w:p>
                    <w:p w:rsidR="00827A21" w:rsidRDefault="00827A21" w:rsidP="00E6024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>Coronary Care Unit (per night)</w:t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   </w:t>
                      </w:r>
                      <w:r w:rsidR="00EF672E" w:rsidRPr="008F7968">
                        <w:rPr>
                          <w:sz w:val="18"/>
                          <w:szCs w:val="18"/>
                        </w:rPr>
                        <w:t xml:space="preserve">      </w:t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 </w:t>
                      </w:r>
                      <w:r w:rsidR="00EF672E" w:rsidRPr="008F7968">
                        <w:rPr>
                          <w:sz w:val="18"/>
                          <w:szCs w:val="18"/>
                        </w:rPr>
                        <w:t xml:space="preserve">   </w:t>
                      </w:r>
                      <w:r w:rsidRPr="008F7968">
                        <w:rPr>
                          <w:sz w:val="18"/>
                          <w:szCs w:val="18"/>
                        </w:rPr>
                        <w:t>$</w:t>
                      </w:r>
                      <w:r w:rsidR="007B2BE1">
                        <w:rPr>
                          <w:sz w:val="18"/>
                          <w:szCs w:val="18"/>
                        </w:rPr>
                        <w:t>4465</w:t>
                      </w:r>
                    </w:p>
                    <w:p w:rsidR="009F1037" w:rsidRDefault="009F1037" w:rsidP="00E6024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 xml:space="preserve">Sub-acute                                            </w:t>
                      </w:r>
                      <w:r>
                        <w:rPr>
                          <w:sz w:val="18"/>
                          <w:szCs w:val="18"/>
                        </w:rPr>
                        <w:t>$1458</w:t>
                      </w:r>
                      <w:bookmarkStart w:id="1" w:name="_GoBack"/>
                      <w:bookmarkEnd w:id="1"/>
                    </w:p>
                    <w:p w:rsidR="009F1037" w:rsidRPr="008F7968" w:rsidRDefault="009F1037" w:rsidP="00E6024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Non-acute                                           $1055</w:t>
                      </w:r>
                    </w:p>
                    <w:p w:rsidR="00827A21" w:rsidRPr="008F7968" w:rsidRDefault="00827A21" w:rsidP="00E6024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>Neonatal Special Care Nursery (per night) $</w:t>
                      </w:r>
                      <w:r w:rsidR="007B2BE1">
                        <w:rPr>
                          <w:sz w:val="18"/>
                          <w:szCs w:val="18"/>
                        </w:rPr>
                        <w:t>3687</w:t>
                      </w:r>
                    </w:p>
                    <w:p w:rsidR="00827A21" w:rsidRPr="008F7968" w:rsidRDefault="00827A21" w:rsidP="00E6024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>Doctors’ fees</w:t>
                      </w:r>
                      <w:r w:rsidRPr="008F7968">
                        <w:rPr>
                          <w:sz w:val="18"/>
                          <w:szCs w:val="18"/>
                        </w:rPr>
                        <w:tab/>
                      </w:r>
                      <w:r w:rsidR="00A939F6">
                        <w:rPr>
                          <w:sz w:val="18"/>
                          <w:szCs w:val="18"/>
                        </w:rPr>
                        <w:t xml:space="preserve">            </w:t>
                      </w:r>
                      <w:r w:rsidRPr="008F7968">
                        <w:rPr>
                          <w:sz w:val="18"/>
                          <w:szCs w:val="18"/>
                        </w:rPr>
                        <w:t>Full cost of service</w:t>
                      </w:r>
                    </w:p>
                    <w:p w:rsidR="00827A21" w:rsidRPr="008F7968" w:rsidRDefault="00827A21" w:rsidP="00E6024E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>Diagnostics</w:t>
                      </w:r>
                      <w:r w:rsidRPr="008F7968">
                        <w:rPr>
                          <w:sz w:val="18"/>
                          <w:szCs w:val="18"/>
                        </w:rPr>
                        <w:tab/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         </w:t>
                      </w:r>
                      <w:r w:rsidR="00A939F6">
                        <w:rPr>
                          <w:sz w:val="18"/>
                          <w:szCs w:val="18"/>
                        </w:rPr>
                        <w:t xml:space="preserve">            </w:t>
                      </w:r>
                      <w:r w:rsidR="005D2C15" w:rsidRPr="008F796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Pr="008F7968">
                        <w:rPr>
                          <w:sz w:val="18"/>
                          <w:szCs w:val="18"/>
                        </w:rPr>
                        <w:t>Full cost of service</w:t>
                      </w:r>
                    </w:p>
                    <w:p w:rsidR="008F7968" w:rsidRPr="008F7968" w:rsidRDefault="00827A21" w:rsidP="007528C3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284" w:hanging="284"/>
                        <w:rPr>
                          <w:sz w:val="18"/>
                          <w:szCs w:val="18"/>
                        </w:rPr>
                      </w:pPr>
                      <w:r w:rsidRPr="008F7968">
                        <w:rPr>
                          <w:sz w:val="18"/>
                          <w:szCs w:val="18"/>
                        </w:rPr>
                        <w:t>Prostheses</w:t>
                      </w:r>
                      <w:r w:rsidRPr="008F7968">
                        <w:rPr>
                          <w:sz w:val="18"/>
                          <w:szCs w:val="18"/>
                        </w:rPr>
                        <w:tab/>
                      </w:r>
                      <w:r w:rsidRPr="008F7968">
                        <w:rPr>
                          <w:sz w:val="18"/>
                          <w:szCs w:val="18"/>
                        </w:rPr>
                        <w:tab/>
                      </w:r>
                      <w:r w:rsidR="00A939F6">
                        <w:rPr>
                          <w:sz w:val="18"/>
                          <w:szCs w:val="18"/>
                        </w:rPr>
                        <w:t xml:space="preserve">            </w:t>
                      </w:r>
                      <w:r w:rsidRPr="008F7968">
                        <w:rPr>
                          <w:sz w:val="18"/>
                          <w:szCs w:val="18"/>
                        </w:rPr>
                        <w:t>Full cost of item(s)</w:t>
                      </w:r>
                    </w:p>
                    <w:p w:rsidR="00312FB6" w:rsidRDefault="00312FB6" w:rsidP="007528C3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312FB6" w:rsidRDefault="00312FB6" w:rsidP="007528C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Neonatal Care for Insured and Uninsured patients</w:t>
                      </w:r>
                    </w:p>
                    <w:p w:rsidR="00312FB6" w:rsidRPr="00312FB6" w:rsidRDefault="00312FB6" w:rsidP="00312FB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Overnight stay per baby in Special Care Nursery (per night)</w:t>
                      </w:r>
                      <w:r>
                        <w:rPr>
                          <w:sz w:val="18"/>
                          <w:szCs w:val="18"/>
                        </w:rPr>
                        <w:tab/>
                      </w:r>
                      <w:r>
                        <w:rPr>
                          <w:sz w:val="18"/>
                          <w:szCs w:val="18"/>
                        </w:rPr>
                        <w:tab/>
                        <w:t xml:space="preserve">    $</w:t>
                      </w:r>
                      <w:r w:rsidR="007B2BE1">
                        <w:rPr>
                          <w:sz w:val="18"/>
                          <w:szCs w:val="18"/>
                        </w:rPr>
                        <w:t>6426</w:t>
                      </w:r>
                    </w:p>
                    <w:p w:rsidR="00312FB6" w:rsidRPr="00312FB6" w:rsidRDefault="00312FB6" w:rsidP="00312FB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Overnight – bed rate (per night)    $</w:t>
                      </w:r>
                      <w:r w:rsidR="007B2BE1">
                        <w:rPr>
                          <w:sz w:val="18"/>
                          <w:szCs w:val="18"/>
                        </w:rPr>
                        <w:t>2476</w:t>
                      </w:r>
                    </w:p>
                    <w:p w:rsidR="00312FB6" w:rsidRPr="00312FB6" w:rsidRDefault="00312FB6" w:rsidP="00312FB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Same Day –</w:t>
                      </w:r>
                      <w:r w:rsidR="00A939F6">
                        <w:rPr>
                          <w:sz w:val="18"/>
                          <w:szCs w:val="18"/>
                        </w:rPr>
                        <w:t xml:space="preserve"> b</w:t>
                      </w:r>
                      <w:r>
                        <w:rPr>
                          <w:sz w:val="18"/>
                          <w:szCs w:val="18"/>
                        </w:rPr>
                        <w:t>ed rate (p</w:t>
                      </w:r>
                      <w:r w:rsidR="007B2BE1">
                        <w:rPr>
                          <w:sz w:val="18"/>
                          <w:szCs w:val="18"/>
                        </w:rPr>
                        <w:t>er day)       $2101</w:t>
                      </w:r>
                    </w:p>
                    <w:p w:rsidR="00312FB6" w:rsidRPr="00312FB6" w:rsidRDefault="00312FB6" w:rsidP="00312FB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Emergency attendance (per visit)</w:t>
                      </w:r>
                      <w:r w:rsidR="007B2BE1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 xml:space="preserve">   $</w:t>
                      </w:r>
                      <w:r w:rsidR="007B2BE1">
                        <w:rPr>
                          <w:sz w:val="18"/>
                          <w:szCs w:val="18"/>
                        </w:rPr>
                        <w:t>556</w:t>
                      </w:r>
                    </w:p>
                    <w:p w:rsidR="00312FB6" w:rsidRPr="00312FB6" w:rsidRDefault="00312FB6" w:rsidP="00312FB6">
                      <w:pPr>
                        <w:pStyle w:val="ListParagraph"/>
                        <w:numPr>
                          <w:ilvl w:val="0"/>
                          <w:numId w:val="18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Outpatient visit (per appt)            $31</w:t>
                      </w:r>
                      <w:r w:rsidR="007B2BE1">
                        <w:rPr>
                          <w:sz w:val="18"/>
                          <w:szCs w:val="18"/>
                        </w:rPr>
                        <w:t>8</w:t>
                      </w:r>
                    </w:p>
                    <w:p w:rsidR="00312FB6" w:rsidRDefault="00312FB6" w:rsidP="007528C3">
                      <w:pPr>
                        <w:rPr>
                          <w:b/>
                          <w:sz w:val="24"/>
                          <w:szCs w:val="24"/>
                        </w:rPr>
                      </w:pPr>
                    </w:p>
                    <w:p w:rsidR="008238EA" w:rsidRDefault="008238EA" w:rsidP="007528C3">
                      <w:pPr>
                        <w:rPr>
                          <w:sz w:val="24"/>
                          <w:szCs w:val="24"/>
                        </w:rPr>
                      </w:pPr>
                      <w:r w:rsidRPr="008F7968">
                        <w:rPr>
                          <w:b/>
                          <w:sz w:val="24"/>
                          <w:szCs w:val="24"/>
                        </w:rPr>
                        <w:t>Note:</w:t>
                      </w:r>
                      <w:r w:rsidRPr="008F7968">
                        <w:rPr>
                          <w:sz w:val="24"/>
                          <w:szCs w:val="24"/>
                        </w:rPr>
                        <w:t xml:space="preserve"> All rates are in Australian </w:t>
                      </w:r>
                      <w:r w:rsidR="005D2C15" w:rsidRPr="008F7968">
                        <w:rPr>
                          <w:sz w:val="24"/>
                          <w:szCs w:val="24"/>
                        </w:rPr>
                        <w:t xml:space="preserve">(SAUS) </w:t>
                      </w:r>
                      <w:r w:rsidRPr="008F7968">
                        <w:rPr>
                          <w:sz w:val="24"/>
                          <w:szCs w:val="24"/>
                        </w:rPr>
                        <w:t>dollars</w:t>
                      </w:r>
                      <w:r w:rsidR="00312FB6">
                        <w:rPr>
                          <w:sz w:val="24"/>
                          <w:szCs w:val="24"/>
                        </w:rPr>
                        <w:t>.</w:t>
                      </w:r>
                    </w:p>
                    <w:p w:rsidR="00312FB6" w:rsidRDefault="00312FB6" w:rsidP="007528C3">
                      <w:pPr>
                        <w:rPr>
                          <w:sz w:val="24"/>
                          <w:szCs w:val="24"/>
                        </w:rPr>
                      </w:pPr>
                    </w:p>
                    <w:p w:rsidR="00312FB6" w:rsidRPr="00312FB6" w:rsidRDefault="00312FB6" w:rsidP="007528C3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12FB6">
                        <w:rPr>
                          <w:b/>
                          <w:sz w:val="24"/>
                          <w:szCs w:val="24"/>
                        </w:rPr>
                        <w:t>Need more information?</w:t>
                      </w:r>
                    </w:p>
                    <w:p w:rsidR="00312FB6" w:rsidRPr="00AB32C3" w:rsidRDefault="00312FB6" w:rsidP="007528C3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 xml:space="preserve">Please </w:t>
                      </w:r>
                      <w:r w:rsidR="00A939F6">
                        <w:rPr>
                          <w:sz w:val="24"/>
                          <w:szCs w:val="24"/>
                        </w:rPr>
                        <w:t>contact the revenue o</w:t>
                      </w:r>
                      <w:r>
                        <w:rPr>
                          <w:sz w:val="24"/>
                          <w:szCs w:val="24"/>
                        </w:rPr>
                        <w:t>ffice for a quote or if you need to discuss this further (contact details on the back of this brochure.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5E7CF7" w:rsidSect="00556640">
      <w:pgSz w:w="16838" w:h="11906" w:orient="landscape" w:code="9"/>
      <w:pgMar w:top="0" w:right="0" w:bottom="0" w:left="0" w:header="709" w:footer="709" w:gutter="0"/>
      <w:cols w:num="3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528" w:rsidRDefault="00AD2528" w:rsidP="007528C3">
      <w:r>
        <w:separator/>
      </w:r>
    </w:p>
  </w:endnote>
  <w:endnote w:type="continuationSeparator" w:id="0">
    <w:p w:rsidR="00AD2528" w:rsidRDefault="00AD2528" w:rsidP="0075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528" w:rsidRDefault="00AD2528" w:rsidP="007528C3">
      <w:r>
        <w:separator/>
      </w:r>
    </w:p>
  </w:footnote>
  <w:footnote w:type="continuationSeparator" w:id="0">
    <w:p w:rsidR="00AD2528" w:rsidRDefault="00AD2528" w:rsidP="007528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85F0D7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143472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A3EAC72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CE041D7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9A121A0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CCB497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056A2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D5048D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33849A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F0A82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671283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8277980"/>
    <w:multiLevelType w:val="hybridMultilevel"/>
    <w:tmpl w:val="F4947BA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194189C"/>
    <w:multiLevelType w:val="hybridMultilevel"/>
    <w:tmpl w:val="7FA2E356"/>
    <w:lvl w:ilvl="0" w:tplc="0C090001">
      <w:start w:val="1"/>
      <w:numFmt w:val="bullet"/>
      <w:lvlText w:val=""/>
      <w:lvlJc w:val="left"/>
      <w:pPr>
        <w:ind w:left="4471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519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91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63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735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807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79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51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10231" w:hanging="360"/>
      </w:pPr>
      <w:rPr>
        <w:rFonts w:ascii="Wingdings" w:hAnsi="Wingdings" w:hint="default"/>
      </w:rPr>
    </w:lvl>
  </w:abstractNum>
  <w:abstractNum w:abstractNumId="13">
    <w:nsid w:val="144012E1"/>
    <w:multiLevelType w:val="hybridMultilevel"/>
    <w:tmpl w:val="1062FC1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AA47D4"/>
    <w:multiLevelType w:val="hybridMultilevel"/>
    <w:tmpl w:val="8EF618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6736563"/>
    <w:multiLevelType w:val="hybridMultilevel"/>
    <w:tmpl w:val="B76C47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02769EC"/>
    <w:multiLevelType w:val="hybridMultilevel"/>
    <w:tmpl w:val="B2C0F5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27531AE"/>
    <w:multiLevelType w:val="hybridMultilevel"/>
    <w:tmpl w:val="5DA278D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3"/>
  </w:num>
  <w:num w:numId="14">
    <w:abstractNumId w:val="14"/>
  </w:num>
  <w:num w:numId="15">
    <w:abstractNumId w:val="12"/>
  </w:num>
  <w:num w:numId="16">
    <w:abstractNumId w:val="15"/>
  </w:num>
  <w:num w:numId="17">
    <w:abstractNumId w:val="17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rawingGridHorizontalSpacing w:val="73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035"/>
    <w:rsid w:val="000113D1"/>
    <w:rsid w:val="000217A0"/>
    <w:rsid w:val="00031764"/>
    <w:rsid w:val="00035840"/>
    <w:rsid w:val="000453F9"/>
    <w:rsid w:val="00047E89"/>
    <w:rsid w:val="00057D86"/>
    <w:rsid w:val="00065E6E"/>
    <w:rsid w:val="00081F98"/>
    <w:rsid w:val="00082C2C"/>
    <w:rsid w:val="000962D7"/>
    <w:rsid w:val="00097DE6"/>
    <w:rsid w:val="000A140C"/>
    <w:rsid w:val="000B5AEA"/>
    <w:rsid w:val="000C5EE7"/>
    <w:rsid w:val="000D118A"/>
    <w:rsid w:val="000D1BF8"/>
    <w:rsid w:val="000D20AF"/>
    <w:rsid w:val="000D58F2"/>
    <w:rsid w:val="000E0A9E"/>
    <w:rsid w:val="000E5B73"/>
    <w:rsid w:val="000E5E9E"/>
    <w:rsid w:val="000E7096"/>
    <w:rsid w:val="000F4956"/>
    <w:rsid w:val="000F4BB8"/>
    <w:rsid w:val="000F60E8"/>
    <w:rsid w:val="000F654F"/>
    <w:rsid w:val="001249C3"/>
    <w:rsid w:val="00125A02"/>
    <w:rsid w:val="00131789"/>
    <w:rsid w:val="00131E87"/>
    <w:rsid w:val="00141E42"/>
    <w:rsid w:val="001512BA"/>
    <w:rsid w:val="00153F65"/>
    <w:rsid w:val="001731C3"/>
    <w:rsid w:val="00173C37"/>
    <w:rsid w:val="00173C9D"/>
    <w:rsid w:val="00173E69"/>
    <w:rsid w:val="00174C27"/>
    <w:rsid w:val="00180882"/>
    <w:rsid w:val="00182EC0"/>
    <w:rsid w:val="001911B5"/>
    <w:rsid w:val="001963E3"/>
    <w:rsid w:val="0019645C"/>
    <w:rsid w:val="001976D8"/>
    <w:rsid w:val="001A2CF3"/>
    <w:rsid w:val="001B0B3C"/>
    <w:rsid w:val="001B2122"/>
    <w:rsid w:val="001B559A"/>
    <w:rsid w:val="001C18FB"/>
    <w:rsid w:val="001C7FDB"/>
    <w:rsid w:val="001D1B4E"/>
    <w:rsid w:val="001D2135"/>
    <w:rsid w:val="001F3E85"/>
    <w:rsid w:val="001F7EC3"/>
    <w:rsid w:val="00201AEB"/>
    <w:rsid w:val="002026B8"/>
    <w:rsid w:val="00205958"/>
    <w:rsid w:val="002315CD"/>
    <w:rsid w:val="0024314B"/>
    <w:rsid w:val="002437C8"/>
    <w:rsid w:val="00251AF7"/>
    <w:rsid w:val="002521C0"/>
    <w:rsid w:val="0026615B"/>
    <w:rsid w:val="002662E5"/>
    <w:rsid w:val="002712B8"/>
    <w:rsid w:val="002774B1"/>
    <w:rsid w:val="00281333"/>
    <w:rsid w:val="002847FA"/>
    <w:rsid w:val="002B6E38"/>
    <w:rsid w:val="002B726E"/>
    <w:rsid w:val="002C1D96"/>
    <w:rsid w:val="002C68A2"/>
    <w:rsid w:val="002C6B7A"/>
    <w:rsid w:val="002C6D6E"/>
    <w:rsid w:val="002C7D55"/>
    <w:rsid w:val="002D1001"/>
    <w:rsid w:val="002D17DD"/>
    <w:rsid w:val="002D4311"/>
    <w:rsid w:val="002F1076"/>
    <w:rsid w:val="00303D8E"/>
    <w:rsid w:val="00306629"/>
    <w:rsid w:val="00310375"/>
    <w:rsid w:val="00312D6F"/>
    <w:rsid w:val="00312FB6"/>
    <w:rsid w:val="00313E97"/>
    <w:rsid w:val="00314617"/>
    <w:rsid w:val="00364888"/>
    <w:rsid w:val="003727EF"/>
    <w:rsid w:val="00373A26"/>
    <w:rsid w:val="003752BA"/>
    <w:rsid w:val="003809F2"/>
    <w:rsid w:val="0038350C"/>
    <w:rsid w:val="003966BA"/>
    <w:rsid w:val="00396E8B"/>
    <w:rsid w:val="003A6DC8"/>
    <w:rsid w:val="003C11DB"/>
    <w:rsid w:val="003D4C4C"/>
    <w:rsid w:val="003E4F03"/>
    <w:rsid w:val="003F757D"/>
    <w:rsid w:val="003F7D36"/>
    <w:rsid w:val="0040260C"/>
    <w:rsid w:val="00411188"/>
    <w:rsid w:val="004226B9"/>
    <w:rsid w:val="004305FA"/>
    <w:rsid w:val="00430652"/>
    <w:rsid w:val="00433C17"/>
    <w:rsid w:val="00437153"/>
    <w:rsid w:val="00442FBE"/>
    <w:rsid w:val="00454E63"/>
    <w:rsid w:val="00456BB0"/>
    <w:rsid w:val="00462A38"/>
    <w:rsid w:val="00465EB4"/>
    <w:rsid w:val="00466263"/>
    <w:rsid w:val="0048245C"/>
    <w:rsid w:val="00485C7B"/>
    <w:rsid w:val="004A6674"/>
    <w:rsid w:val="00506609"/>
    <w:rsid w:val="005074AA"/>
    <w:rsid w:val="00507522"/>
    <w:rsid w:val="0051482C"/>
    <w:rsid w:val="00515A02"/>
    <w:rsid w:val="005212E3"/>
    <w:rsid w:val="005274BE"/>
    <w:rsid w:val="00531DF9"/>
    <w:rsid w:val="005336F2"/>
    <w:rsid w:val="00546816"/>
    <w:rsid w:val="00550070"/>
    <w:rsid w:val="005527C4"/>
    <w:rsid w:val="0055659E"/>
    <w:rsid w:val="005565E3"/>
    <w:rsid w:val="00556640"/>
    <w:rsid w:val="00570C40"/>
    <w:rsid w:val="00571770"/>
    <w:rsid w:val="0057514E"/>
    <w:rsid w:val="00594074"/>
    <w:rsid w:val="0059555B"/>
    <w:rsid w:val="0059682C"/>
    <w:rsid w:val="005A49D7"/>
    <w:rsid w:val="005A67C6"/>
    <w:rsid w:val="005A6E82"/>
    <w:rsid w:val="005B2083"/>
    <w:rsid w:val="005B5879"/>
    <w:rsid w:val="005B7ADA"/>
    <w:rsid w:val="005D0207"/>
    <w:rsid w:val="005D2C15"/>
    <w:rsid w:val="005D393D"/>
    <w:rsid w:val="005D3AAA"/>
    <w:rsid w:val="005E7CF7"/>
    <w:rsid w:val="005F65DA"/>
    <w:rsid w:val="006011A8"/>
    <w:rsid w:val="006027D6"/>
    <w:rsid w:val="00612723"/>
    <w:rsid w:val="00616F18"/>
    <w:rsid w:val="00617262"/>
    <w:rsid w:val="00621134"/>
    <w:rsid w:val="00650682"/>
    <w:rsid w:val="00661B42"/>
    <w:rsid w:val="00664A3D"/>
    <w:rsid w:val="0066580C"/>
    <w:rsid w:val="006733D2"/>
    <w:rsid w:val="00676DBC"/>
    <w:rsid w:val="00680D53"/>
    <w:rsid w:val="0068393B"/>
    <w:rsid w:val="00685BE3"/>
    <w:rsid w:val="00685D52"/>
    <w:rsid w:val="006A1F9D"/>
    <w:rsid w:val="006A29AE"/>
    <w:rsid w:val="006A5CA5"/>
    <w:rsid w:val="006B3863"/>
    <w:rsid w:val="006C1475"/>
    <w:rsid w:val="006C2706"/>
    <w:rsid w:val="006C71E6"/>
    <w:rsid w:val="006D6485"/>
    <w:rsid w:val="006D762D"/>
    <w:rsid w:val="006E6EB8"/>
    <w:rsid w:val="006E7D81"/>
    <w:rsid w:val="006F03A2"/>
    <w:rsid w:val="006F085C"/>
    <w:rsid w:val="006F2F29"/>
    <w:rsid w:val="006F4123"/>
    <w:rsid w:val="00723D8D"/>
    <w:rsid w:val="0072465B"/>
    <w:rsid w:val="007318D9"/>
    <w:rsid w:val="00732104"/>
    <w:rsid w:val="00733275"/>
    <w:rsid w:val="00735A1E"/>
    <w:rsid w:val="00740583"/>
    <w:rsid w:val="0074161D"/>
    <w:rsid w:val="0074181D"/>
    <w:rsid w:val="00745955"/>
    <w:rsid w:val="007513F4"/>
    <w:rsid w:val="007528C3"/>
    <w:rsid w:val="00757011"/>
    <w:rsid w:val="00765D1B"/>
    <w:rsid w:val="007748FF"/>
    <w:rsid w:val="00785077"/>
    <w:rsid w:val="007958FE"/>
    <w:rsid w:val="00796272"/>
    <w:rsid w:val="007A1A7F"/>
    <w:rsid w:val="007A5D82"/>
    <w:rsid w:val="007B0807"/>
    <w:rsid w:val="007B1B7B"/>
    <w:rsid w:val="007B273F"/>
    <w:rsid w:val="007B2BE1"/>
    <w:rsid w:val="007C0C18"/>
    <w:rsid w:val="007C4CC6"/>
    <w:rsid w:val="007C539C"/>
    <w:rsid w:val="007C6771"/>
    <w:rsid w:val="007D1A9B"/>
    <w:rsid w:val="007D2DD8"/>
    <w:rsid w:val="007D598D"/>
    <w:rsid w:val="007D673E"/>
    <w:rsid w:val="007E516C"/>
    <w:rsid w:val="007E70CD"/>
    <w:rsid w:val="007E7998"/>
    <w:rsid w:val="007F05C4"/>
    <w:rsid w:val="0080610A"/>
    <w:rsid w:val="0082178C"/>
    <w:rsid w:val="00821B54"/>
    <w:rsid w:val="00822837"/>
    <w:rsid w:val="008238EA"/>
    <w:rsid w:val="00824341"/>
    <w:rsid w:val="00827A21"/>
    <w:rsid w:val="00834801"/>
    <w:rsid w:val="00841475"/>
    <w:rsid w:val="00844944"/>
    <w:rsid w:val="00850FCB"/>
    <w:rsid w:val="0085290E"/>
    <w:rsid w:val="00864B5F"/>
    <w:rsid w:val="00866454"/>
    <w:rsid w:val="008670E2"/>
    <w:rsid w:val="00874BC3"/>
    <w:rsid w:val="00877F8C"/>
    <w:rsid w:val="008A39D6"/>
    <w:rsid w:val="008A46B2"/>
    <w:rsid w:val="008A50A8"/>
    <w:rsid w:val="008B33AB"/>
    <w:rsid w:val="008C55EC"/>
    <w:rsid w:val="008D03E3"/>
    <w:rsid w:val="008D29D9"/>
    <w:rsid w:val="008E26DE"/>
    <w:rsid w:val="008F0C43"/>
    <w:rsid w:val="008F2E3E"/>
    <w:rsid w:val="008F4FF4"/>
    <w:rsid w:val="008F7968"/>
    <w:rsid w:val="0090202F"/>
    <w:rsid w:val="00915531"/>
    <w:rsid w:val="00930B82"/>
    <w:rsid w:val="00931047"/>
    <w:rsid w:val="00933AA9"/>
    <w:rsid w:val="0093403C"/>
    <w:rsid w:val="009341CB"/>
    <w:rsid w:val="009350EF"/>
    <w:rsid w:val="00945031"/>
    <w:rsid w:val="00946AE5"/>
    <w:rsid w:val="0095287A"/>
    <w:rsid w:val="00964FB8"/>
    <w:rsid w:val="00973B3A"/>
    <w:rsid w:val="0097532F"/>
    <w:rsid w:val="00987E75"/>
    <w:rsid w:val="00991DC9"/>
    <w:rsid w:val="00995B55"/>
    <w:rsid w:val="009972B1"/>
    <w:rsid w:val="009A6B89"/>
    <w:rsid w:val="009B3AE7"/>
    <w:rsid w:val="009B5D17"/>
    <w:rsid w:val="009B60B1"/>
    <w:rsid w:val="009D19C0"/>
    <w:rsid w:val="009D4227"/>
    <w:rsid w:val="009D4CCC"/>
    <w:rsid w:val="009E299E"/>
    <w:rsid w:val="009E6F6F"/>
    <w:rsid w:val="009E7125"/>
    <w:rsid w:val="009E7371"/>
    <w:rsid w:val="009E78D5"/>
    <w:rsid w:val="009F1037"/>
    <w:rsid w:val="009F13D5"/>
    <w:rsid w:val="009F72EB"/>
    <w:rsid w:val="009F7503"/>
    <w:rsid w:val="00A0179E"/>
    <w:rsid w:val="00A04F08"/>
    <w:rsid w:val="00A24504"/>
    <w:rsid w:val="00A270F7"/>
    <w:rsid w:val="00A31BAF"/>
    <w:rsid w:val="00A3514E"/>
    <w:rsid w:val="00A35983"/>
    <w:rsid w:val="00A360CF"/>
    <w:rsid w:val="00A4135E"/>
    <w:rsid w:val="00A42005"/>
    <w:rsid w:val="00A46480"/>
    <w:rsid w:val="00A6101E"/>
    <w:rsid w:val="00A61C79"/>
    <w:rsid w:val="00A61F56"/>
    <w:rsid w:val="00A6531C"/>
    <w:rsid w:val="00A71A88"/>
    <w:rsid w:val="00A804E3"/>
    <w:rsid w:val="00A939F6"/>
    <w:rsid w:val="00AB0221"/>
    <w:rsid w:val="00AB32C3"/>
    <w:rsid w:val="00AC343E"/>
    <w:rsid w:val="00AC3AEE"/>
    <w:rsid w:val="00AD07A9"/>
    <w:rsid w:val="00AD2528"/>
    <w:rsid w:val="00AD2D3F"/>
    <w:rsid w:val="00AD3BBD"/>
    <w:rsid w:val="00AE3BEF"/>
    <w:rsid w:val="00AE47F4"/>
    <w:rsid w:val="00AF7DDC"/>
    <w:rsid w:val="00B075DF"/>
    <w:rsid w:val="00B102AB"/>
    <w:rsid w:val="00B10BA1"/>
    <w:rsid w:val="00B16CDE"/>
    <w:rsid w:val="00B32C9C"/>
    <w:rsid w:val="00B3727B"/>
    <w:rsid w:val="00B40789"/>
    <w:rsid w:val="00B43990"/>
    <w:rsid w:val="00B46A76"/>
    <w:rsid w:val="00B50F51"/>
    <w:rsid w:val="00B5106F"/>
    <w:rsid w:val="00B57DC0"/>
    <w:rsid w:val="00B80BC0"/>
    <w:rsid w:val="00B87D65"/>
    <w:rsid w:val="00B92B8A"/>
    <w:rsid w:val="00B94738"/>
    <w:rsid w:val="00BA2CC7"/>
    <w:rsid w:val="00BA67F6"/>
    <w:rsid w:val="00BB0CEF"/>
    <w:rsid w:val="00BB45B3"/>
    <w:rsid w:val="00BB78D8"/>
    <w:rsid w:val="00BC05DD"/>
    <w:rsid w:val="00BC0A00"/>
    <w:rsid w:val="00BC1E3B"/>
    <w:rsid w:val="00BC5532"/>
    <w:rsid w:val="00BC7AB9"/>
    <w:rsid w:val="00BD0BFC"/>
    <w:rsid w:val="00BD5C85"/>
    <w:rsid w:val="00BE2074"/>
    <w:rsid w:val="00BE4DAD"/>
    <w:rsid w:val="00C01C81"/>
    <w:rsid w:val="00C02B9B"/>
    <w:rsid w:val="00C04845"/>
    <w:rsid w:val="00C06A2C"/>
    <w:rsid w:val="00C07523"/>
    <w:rsid w:val="00C107A7"/>
    <w:rsid w:val="00C25A46"/>
    <w:rsid w:val="00C31050"/>
    <w:rsid w:val="00C65062"/>
    <w:rsid w:val="00C668C4"/>
    <w:rsid w:val="00C77F3E"/>
    <w:rsid w:val="00C80102"/>
    <w:rsid w:val="00C8658F"/>
    <w:rsid w:val="00C86894"/>
    <w:rsid w:val="00C92D0C"/>
    <w:rsid w:val="00C95D2C"/>
    <w:rsid w:val="00C96F8F"/>
    <w:rsid w:val="00CA4D26"/>
    <w:rsid w:val="00CA6982"/>
    <w:rsid w:val="00CB0E93"/>
    <w:rsid w:val="00CB1413"/>
    <w:rsid w:val="00CB73F7"/>
    <w:rsid w:val="00CB7EFC"/>
    <w:rsid w:val="00CC16EC"/>
    <w:rsid w:val="00CC3586"/>
    <w:rsid w:val="00CC3C24"/>
    <w:rsid w:val="00CC43EC"/>
    <w:rsid w:val="00CC664E"/>
    <w:rsid w:val="00CD3676"/>
    <w:rsid w:val="00CD47AA"/>
    <w:rsid w:val="00CE04B7"/>
    <w:rsid w:val="00CE5E0C"/>
    <w:rsid w:val="00D0023F"/>
    <w:rsid w:val="00D00A4C"/>
    <w:rsid w:val="00D068A2"/>
    <w:rsid w:val="00D12E1B"/>
    <w:rsid w:val="00D14106"/>
    <w:rsid w:val="00D14CFD"/>
    <w:rsid w:val="00D17700"/>
    <w:rsid w:val="00D24914"/>
    <w:rsid w:val="00D45D7F"/>
    <w:rsid w:val="00D50CE4"/>
    <w:rsid w:val="00D5322F"/>
    <w:rsid w:val="00D55E48"/>
    <w:rsid w:val="00D576C4"/>
    <w:rsid w:val="00D630AD"/>
    <w:rsid w:val="00D666D4"/>
    <w:rsid w:val="00D72A8A"/>
    <w:rsid w:val="00D8305B"/>
    <w:rsid w:val="00D87B56"/>
    <w:rsid w:val="00D91DAD"/>
    <w:rsid w:val="00D9255A"/>
    <w:rsid w:val="00D95AE4"/>
    <w:rsid w:val="00DA2EE1"/>
    <w:rsid w:val="00DA5D31"/>
    <w:rsid w:val="00DC64A7"/>
    <w:rsid w:val="00DD0900"/>
    <w:rsid w:val="00DE0B9B"/>
    <w:rsid w:val="00DE26BF"/>
    <w:rsid w:val="00DE34E7"/>
    <w:rsid w:val="00DF07E9"/>
    <w:rsid w:val="00DF1520"/>
    <w:rsid w:val="00E1076C"/>
    <w:rsid w:val="00E1183C"/>
    <w:rsid w:val="00E23AA0"/>
    <w:rsid w:val="00E26DFB"/>
    <w:rsid w:val="00E2790A"/>
    <w:rsid w:val="00E27D3C"/>
    <w:rsid w:val="00E36AC0"/>
    <w:rsid w:val="00E376AD"/>
    <w:rsid w:val="00E53655"/>
    <w:rsid w:val="00E57595"/>
    <w:rsid w:val="00E6024E"/>
    <w:rsid w:val="00E64DAC"/>
    <w:rsid w:val="00E66DE8"/>
    <w:rsid w:val="00E71159"/>
    <w:rsid w:val="00E81264"/>
    <w:rsid w:val="00E879B7"/>
    <w:rsid w:val="00EA09C2"/>
    <w:rsid w:val="00EA4D2C"/>
    <w:rsid w:val="00EA7E89"/>
    <w:rsid w:val="00EB3566"/>
    <w:rsid w:val="00ED5286"/>
    <w:rsid w:val="00ED5BD1"/>
    <w:rsid w:val="00EF2C43"/>
    <w:rsid w:val="00EF672E"/>
    <w:rsid w:val="00F03888"/>
    <w:rsid w:val="00F11415"/>
    <w:rsid w:val="00F44184"/>
    <w:rsid w:val="00F52293"/>
    <w:rsid w:val="00F540C3"/>
    <w:rsid w:val="00F74F42"/>
    <w:rsid w:val="00F81012"/>
    <w:rsid w:val="00F8128A"/>
    <w:rsid w:val="00F91514"/>
    <w:rsid w:val="00FB1D93"/>
    <w:rsid w:val="00FC65A5"/>
    <w:rsid w:val="00FC76F4"/>
    <w:rsid w:val="00FD0035"/>
    <w:rsid w:val="00FD02B2"/>
    <w:rsid w:val="00FE3344"/>
    <w:rsid w:val="00FE730E"/>
    <w:rsid w:val="00FF1E3E"/>
    <w:rsid w:val="00FF205D"/>
    <w:rsid w:val="00F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7528C3"/>
    <w:pPr>
      <w:tabs>
        <w:tab w:val="left" w:pos="993"/>
      </w:tabs>
      <w:spacing w:after="140" w:line="300" w:lineRule="atLeast"/>
    </w:pPr>
    <w:rPr>
      <w:rFonts w:ascii="Gill Sans MT" w:hAnsi="Gill Sans MT"/>
      <w:spacing w:val="16"/>
      <w:sz w:val="26"/>
      <w:szCs w:val="26"/>
      <w:lang w:eastAsia="en-AU"/>
    </w:rPr>
  </w:style>
  <w:style w:type="paragraph" w:styleId="Heading1">
    <w:name w:val="heading 1"/>
    <w:basedOn w:val="Normal"/>
    <w:next w:val="Normal"/>
    <w:qFormat/>
    <w:rsid w:val="005A67C6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5A67C6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67C6"/>
    <w:rPr>
      <w:rFonts w:ascii="Gill Sans MT" w:hAnsi="Gill Sans MT"/>
      <w:b/>
      <w:color w:val="000000"/>
      <w:spacing w:val="16"/>
      <w:sz w:val="24"/>
      <w:szCs w:val="28"/>
      <w:lang w:val="en-AU" w:eastAsia="en-AU" w:bidi="ar-SA"/>
    </w:rPr>
  </w:style>
  <w:style w:type="paragraph" w:styleId="Title">
    <w:name w:val="Title"/>
    <w:basedOn w:val="Normal"/>
    <w:qFormat/>
    <w:rsid w:val="006D762D"/>
    <w:pPr>
      <w:spacing w:before="240" w:after="60"/>
      <w:jc w:val="center"/>
      <w:outlineLvl w:val="0"/>
    </w:pPr>
    <w:rPr>
      <w:rFonts w:cs="Arial"/>
      <w:b/>
      <w:bCs/>
      <w:color w:val="FFFFFF"/>
      <w:kern w:val="28"/>
      <w:sz w:val="48"/>
      <w:szCs w:val="32"/>
    </w:rPr>
  </w:style>
  <w:style w:type="paragraph" w:customStyle="1" w:styleId="Subtitle1">
    <w:name w:val="Subtitle1"/>
    <w:basedOn w:val="Normal"/>
    <w:rsid w:val="005A67C6"/>
    <w:pPr>
      <w:jc w:val="center"/>
    </w:pPr>
    <w:rPr>
      <w:color w:val="FFFFFF"/>
      <w:sz w:val="32"/>
    </w:rPr>
  </w:style>
  <w:style w:type="paragraph" w:styleId="Header">
    <w:name w:val="header"/>
    <w:basedOn w:val="Normal"/>
    <w:rsid w:val="00D72A8A"/>
    <w:pPr>
      <w:tabs>
        <w:tab w:val="center" w:pos="4153"/>
        <w:tab w:val="right" w:pos="8306"/>
      </w:tabs>
    </w:pPr>
  </w:style>
  <w:style w:type="paragraph" w:customStyle="1" w:styleId="ContactDetails">
    <w:name w:val="Contact Details"/>
    <w:basedOn w:val="Normal"/>
    <w:next w:val="Normal"/>
    <w:rsid w:val="005A67C6"/>
    <w:rPr>
      <w:color w:val="FFFFFF"/>
    </w:rPr>
  </w:style>
  <w:style w:type="paragraph" w:styleId="Footer">
    <w:name w:val="footer"/>
    <w:basedOn w:val="Normal"/>
    <w:rsid w:val="00D72A8A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72"/>
    <w:rsid w:val="005B7ADA"/>
    <w:pPr>
      <w:ind w:left="720"/>
      <w:contextualSpacing/>
    </w:pPr>
  </w:style>
  <w:style w:type="table" w:styleId="TableGrid">
    <w:name w:val="Table Grid"/>
    <w:basedOn w:val="TableNormal"/>
    <w:rsid w:val="00732104"/>
    <w:rPr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60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024E"/>
    <w:rPr>
      <w:rFonts w:ascii="Tahoma" w:hAnsi="Tahoma" w:cs="Tahoma"/>
      <w:spacing w:val="16"/>
      <w:sz w:val="16"/>
      <w:szCs w:val="16"/>
      <w:lang w:eastAsia="en-AU"/>
    </w:rPr>
  </w:style>
  <w:style w:type="character" w:styleId="Hyperlink">
    <w:name w:val="Hyperlink"/>
    <w:basedOn w:val="DefaultParagraphFont"/>
    <w:rsid w:val="005D2C1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EF672E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semiHidden="0" w:uiPriority="99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 w:unhideWhenUsed="0"/>
    <w:lsdException w:name="List Paragraph" w:semiHidden="0" w:uiPriority="72" w:unhideWhenUsed="0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semiHidden="0" w:uiPriority="37" w:unhideWhenUsed="0"/>
    <w:lsdException w:name="Colorful Shading Accent 6" w:semiHidden="0" w:uiPriority="39" w:unhideWhenUsed="0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7528C3"/>
    <w:pPr>
      <w:tabs>
        <w:tab w:val="left" w:pos="993"/>
      </w:tabs>
      <w:spacing w:after="140" w:line="300" w:lineRule="atLeast"/>
    </w:pPr>
    <w:rPr>
      <w:rFonts w:ascii="Gill Sans MT" w:hAnsi="Gill Sans MT"/>
      <w:spacing w:val="16"/>
      <w:sz w:val="26"/>
      <w:szCs w:val="26"/>
      <w:lang w:eastAsia="en-AU"/>
    </w:rPr>
  </w:style>
  <w:style w:type="paragraph" w:styleId="Heading1">
    <w:name w:val="heading 1"/>
    <w:basedOn w:val="Normal"/>
    <w:next w:val="Normal"/>
    <w:qFormat/>
    <w:rsid w:val="005A67C6"/>
    <w:pPr>
      <w:outlineLvl w:val="0"/>
    </w:pPr>
    <w:rPr>
      <w:b/>
      <w:sz w:val="28"/>
    </w:rPr>
  </w:style>
  <w:style w:type="paragraph" w:styleId="Heading2">
    <w:name w:val="heading 2"/>
    <w:basedOn w:val="Normal"/>
    <w:next w:val="Normal"/>
    <w:link w:val="Heading2Char"/>
    <w:qFormat/>
    <w:rsid w:val="005A67C6"/>
    <w:pPr>
      <w:outlineLvl w:val="1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5A67C6"/>
    <w:rPr>
      <w:rFonts w:ascii="Gill Sans MT" w:hAnsi="Gill Sans MT"/>
      <w:b/>
      <w:color w:val="000000"/>
      <w:spacing w:val="16"/>
      <w:sz w:val="24"/>
      <w:szCs w:val="28"/>
      <w:lang w:val="en-AU" w:eastAsia="en-AU" w:bidi="ar-SA"/>
    </w:rPr>
  </w:style>
  <w:style w:type="paragraph" w:styleId="Title">
    <w:name w:val="Title"/>
    <w:basedOn w:val="Normal"/>
    <w:qFormat/>
    <w:rsid w:val="006D762D"/>
    <w:pPr>
      <w:spacing w:before="240" w:after="60"/>
      <w:jc w:val="center"/>
      <w:outlineLvl w:val="0"/>
    </w:pPr>
    <w:rPr>
      <w:rFonts w:cs="Arial"/>
      <w:b/>
      <w:bCs/>
      <w:color w:val="FFFFFF"/>
      <w:kern w:val="28"/>
      <w:sz w:val="48"/>
      <w:szCs w:val="32"/>
    </w:rPr>
  </w:style>
  <w:style w:type="paragraph" w:customStyle="1" w:styleId="Subtitle1">
    <w:name w:val="Subtitle1"/>
    <w:basedOn w:val="Normal"/>
    <w:rsid w:val="005A67C6"/>
    <w:pPr>
      <w:jc w:val="center"/>
    </w:pPr>
    <w:rPr>
      <w:color w:val="FFFFFF"/>
      <w:sz w:val="32"/>
    </w:rPr>
  </w:style>
  <w:style w:type="paragraph" w:styleId="Header">
    <w:name w:val="header"/>
    <w:basedOn w:val="Normal"/>
    <w:rsid w:val="00D72A8A"/>
    <w:pPr>
      <w:tabs>
        <w:tab w:val="center" w:pos="4153"/>
        <w:tab w:val="right" w:pos="8306"/>
      </w:tabs>
    </w:pPr>
  </w:style>
  <w:style w:type="paragraph" w:customStyle="1" w:styleId="ContactDetails">
    <w:name w:val="Contact Details"/>
    <w:basedOn w:val="Normal"/>
    <w:next w:val="Normal"/>
    <w:rsid w:val="005A67C6"/>
    <w:rPr>
      <w:color w:val="FFFFFF"/>
    </w:rPr>
  </w:style>
  <w:style w:type="paragraph" w:styleId="Footer">
    <w:name w:val="footer"/>
    <w:basedOn w:val="Normal"/>
    <w:rsid w:val="00D72A8A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72"/>
    <w:rsid w:val="005B7ADA"/>
    <w:pPr>
      <w:ind w:left="720"/>
      <w:contextualSpacing/>
    </w:pPr>
  </w:style>
  <w:style w:type="table" w:styleId="TableGrid">
    <w:name w:val="Table Grid"/>
    <w:basedOn w:val="TableNormal"/>
    <w:rsid w:val="00732104"/>
    <w:rPr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E602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6024E"/>
    <w:rPr>
      <w:rFonts w:ascii="Tahoma" w:hAnsi="Tahoma" w:cs="Tahoma"/>
      <w:spacing w:val="16"/>
      <w:sz w:val="16"/>
      <w:szCs w:val="16"/>
      <w:lang w:eastAsia="en-AU"/>
    </w:rPr>
  </w:style>
  <w:style w:type="character" w:styleId="Hyperlink">
    <w:name w:val="Hyperlink"/>
    <w:basedOn w:val="DefaultParagraphFont"/>
    <w:rsid w:val="005D2C15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rsid w:val="00EF672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F50B86F3.dotm</Template>
  <TotalTime>0</TotalTime>
  <Pages>2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DHHS</Company>
  <LinksUpToDate>false</LinksUpToDate>
  <CharactersWithSpaces>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Hemmings</dc:creator>
  <cp:lastModifiedBy>Eaves, Gerry</cp:lastModifiedBy>
  <cp:revision>2</cp:revision>
  <cp:lastPrinted>2019-06-10T22:59:00Z</cp:lastPrinted>
  <dcterms:created xsi:type="dcterms:W3CDTF">2019-07-01T03:46:00Z</dcterms:created>
  <dcterms:modified xsi:type="dcterms:W3CDTF">2019-07-01T03:46:00Z</dcterms:modified>
</cp:coreProperties>
</file>